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8510D2" w:rsidRDefault="00061D7D" w:rsidP="002C2CE3">
            <w:pPr>
              <w:pStyle w:val="ListParagraph"/>
              <w:rPr>
                <w:rFonts w:cs="Arial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43292D" w:rsidRDefault="002E3504" w:rsidP="0043292D">
            <w:pPr>
              <w:pStyle w:val="Title"/>
            </w:pPr>
            <w:r>
              <w:t>Assessment Evidence Guide</w:t>
            </w:r>
            <w:r w:rsidR="0043292D">
              <w:t xml:space="preserve"> National Vocational Certificate </w:t>
            </w:r>
            <w:r w:rsidR="0043292D" w:rsidRPr="0043292D">
              <w:t>Level- 3</w:t>
            </w:r>
          </w:p>
          <w:p w:rsidR="00061D7D" w:rsidRPr="009B4E61" w:rsidRDefault="0043292D" w:rsidP="0043292D">
            <w:pPr>
              <w:pStyle w:val="Title"/>
            </w:pPr>
            <w:r>
              <w:t>In</w:t>
            </w:r>
          </w:p>
          <w:p w:rsidR="00CE7AE6" w:rsidRDefault="00061D7D" w:rsidP="00CE7AE6">
            <w:pPr>
              <w:pStyle w:val="Title"/>
            </w:pPr>
            <w:r w:rsidRPr="009B4E61">
              <w:t>“</w:t>
            </w:r>
            <w:r w:rsidR="00CB68C6">
              <w:t>Fashion Design</w:t>
            </w:r>
            <w:r w:rsidR="00244DC9">
              <w:t>”</w:t>
            </w:r>
          </w:p>
          <w:p w:rsidR="00CE7AE6" w:rsidRPr="00CE7AE6" w:rsidRDefault="00CE7AE6" w:rsidP="00CE7AE6">
            <w:pPr>
              <w:pStyle w:val="Title"/>
            </w:pPr>
            <w:bookmarkStart w:id="0" w:name="_GoBack"/>
            <w:r>
              <w:t xml:space="preserve"> Assistant Fashion Designer</w:t>
            </w:r>
          </w:p>
          <w:bookmarkEnd w:id="0"/>
          <w:p w:rsidR="00CE7AE6" w:rsidRPr="00CE7AE6" w:rsidRDefault="00CE7AE6" w:rsidP="00CE7AE6"/>
          <w:p w:rsidR="00CB68C6" w:rsidRPr="008D09D4" w:rsidRDefault="00DC69B2" w:rsidP="00DC69B2">
            <w:pPr>
              <w:jc w:val="center"/>
              <w:rPr>
                <w:b/>
                <w:sz w:val="36"/>
                <w:szCs w:val="36"/>
              </w:rPr>
            </w:pPr>
            <w:r w:rsidRPr="00DE2C4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(Summative Assessment)</w:t>
            </w:r>
          </w:p>
        </w:tc>
      </w:tr>
      <w:tr w:rsidR="00061D7D" w:rsidRPr="008D09D4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7125FA" w:rsidP="00DC69B2">
            <w:pPr>
              <w:pStyle w:val="Subtitle"/>
            </w:pPr>
            <w:r>
              <w:t>13-17-2020</w:t>
            </w:r>
          </w:p>
        </w:tc>
      </w:tr>
      <w:tr w:rsidR="00061D7D" w:rsidRPr="008D09D4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B60F78" w:rsidP="002C2CE3">
            <w:pPr>
              <w:pStyle w:val="NAVTTC"/>
            </w:pPr>
            <w:r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C02D06" w:rsidRPr="00245AB3" w:rsidTr="00EA1DD7">
        <w:trPr>
          <w:trHeight w:val="1134"/>
        </w:trPr>
        <w:tc>
          <w:tcPr>
            <w:tcW w:w="4713" w:type="dxa"/>
            <w:gridSpan w:val="2"/>
          </w:tcPr>
          <w:p w:rsidR="00615260" w:rsidRPr="0043292D" w:rsidRDefault="00615260" w:rsidP="00615260">
            <w:pPr>
              <w:rPr>
                <w:b/>
                <w:sz w:val="18"/>
              </w:rPr>
            </w:pPr>
            <w:bookmarkStart w:id="1" w:name="a"/>
            <w:bookmarkEnd w:id="1"/>
            <w:r w:rsidRPr="0043292D">
              <w:rPr>
                <w:b/>
              </w:rPr>
              <w:lastRenderedPageBreak/>
              <w:t>Title of Qualification</w:t>
            </w:r>
            <w:r w:rsidRPr="0043292D">
              <w:rPr>
                <w:b/>
                <w:sz w:val="18"/>
              </w:rPr>
              <w:t>:</w:t>
            </w:r>
          </w:p>
          <w:p w:rsidR="00C02D06" w:rsidRPr="0043292D" w:rsidRDefault="00615260" w:rsidP="00127912">
            <w:pPr>
              <w:rPr>
                <w:b/>
                <w:szCs w:val="20"/>
              </w:rPr>
            </w:pPr>
            <w:r w:rsidRPr="0043292D">
              <w:t>National Vocational Certificate Level 3, in (Fashion Design) “</w:t>
            </w:r>
            <w:r w:rsidR="00127912" w:rsidRPr="0043292D">
              <w:t>Assistant Fashion</w:t>
            </w:r>
            <w:r w:rsidRPr="0043292D">
              <w:t xml:space="preserve"> Design</w:t>
            </w:r>
            <w:r w:rsidR="00127912" w:rsidRPr="0043292D">
              <w:t>er</w:t>
            </w:r>
            <w:r w:rsidRPr="0043292D">
              <w:t>”</w:t>
            </w:r>
          </w:p>
        </w:tc>
        <w:tc>
          <w:tcPr>
            <w:tcW w:w="1447" w:type="dxa"/>
          </w:tcPr>
          <w:p w:rsidR="00C02D06" w:rsidRPr="00245AB3" w:rsidRDefault="00C02D06" w:rsidP="002C2CE3">
            <w:pPr>
              <w:rPr>
                <w:szCs w:val="20"/>
              </w:rPr>
            </w:pPr>
            <w:r w:rsidRPr="00245AB3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:rsidR="00C02D06" w:rsidRPr="00245AB3" w:rsidRDefault="00C02D06" w:rsidP="006048D7">
            <w:pPr>
              <w:rPr>
                <w:szCs w:val="20"/>
              </w:rPr>
            </w:pPr>
            <w:r w:rsidRPr="00245AB3">
              <w:rPr>
                <w:szCs w:val="20"/>
              </w:rPr>
              <w:t>Level:</w:t>
            </w:r>
            <w:r w:rsidR="00922261">
              <w:rPr>
                <w:szCs w:val="20"/>
              </w:rPr>
              <w:t>0</w:t>
            </w:r>
            <w:r w:rsidR="006048D7" w:rsidRPr="00245AB3">
              <w:rPr>
                <w:szCs w:val="20"/>
              </w:rPr>
              <w:t>3</w:t>
            </w:r>
          </w:p>
        </w:tc>
        <w:tc>
          <w:tcPr>
            <w:tcW w:w="1448" w:type="dxa"/>
          </w:tcPr>
          <w:p w:rsidR="00C02D06" w:rsidRPr="00245AB3" w:rsidRDefault="00C02D06" w:rsidP="002C2CE3">
            <w:pPr>
              <w:rPr>
                <w:szCs w:val="20"/>
              </w:rPr>
            </w:pPr>
            <w:r w:rsidRPr="00245AB3">
              <w:rPr>
                <w:szCs w:val="20"/>
              </w:rPr>
              <w:t>Version:</w:t>
            </w:r>
            <w:r w:rsidR="00922261">
              <w:rPr>
                <w:szCs w:val="20"/>
              </w:rPr>
              <w:t>0</w:t>
            </w:r>
            <w:r w:rsidR="0082683B" w:rsidRPr="00245AB3">
              <w:rPr>
                <w:szCs w:val="20"/>
              </w:rPr>
              <w:t>1</w:t>
            </w:r>
          </w:p>
        </w:tc>
      </w:tr>
      <w:tr w:rsidR="0077477C" w:rsidRPr="00245AB3" w:rsidTr="00EA1DD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:rsidR="0077477C" w:rsidRPr="0043292D" w:rsidRDefault="00F45D15" w:rsidP="00922261">
            <w:pPr>
              <w:spacing w:before="0" w:after="0"/>
              <w:rPr>
                <w:b/>
                <w:szCs w:val="20"/>
              </w:rPr>
            </w:pPr>
            <w:r w:rsidRPr="0043292D">
              <w:rPr>
                <w:b/>
                <w:szCs w:val="20"/>
              </w:rPr>
              <w:t>Competency Standard Title:</w:t>
            </w:r>
          </w:p>
          <w:p w:rsidR="00D02FB5" w:rsidRPr="0043292D" w:rsidRDefault="00834833" w:rsidP="00922261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szCs w:val="20"/>
              </w:rPr>
            </w:pPr>
            <w:r w:rsidRPr="0043292D">
              <w:rPr>
                <w:szCs w:val="20"/>
              </w:rPr>
              <w:t>Draw fashion figure</w:t>
            </w:r>
          </w:p>
          <w:p w:rsidR="00D02FB5" w:rsidRPr="0043292D" w:rsidRDefault="00D02FB5" w:rsidP="00922261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noProof/>
                <w:szCs w:val="20"/>
              </w:rPr>
            </w:pPr>
            <w:r w:rsidRPr="0043292D">
              <w:rPr>
                <w:noProof/>
                <w:szCs w:val="20"/>
              </w:rPr>
              <w:t xml:space="preserve">Perform Textile Printing Techniques </w:t>
            </w:r>
          </w:p>
          <w:p w:rsidR="00D02FB5" w:rsidRPr="0043292D" w:rsidRDefault="00D02FB5" w:rsidP="00922261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szCs w:val="20"/>
              </w:rPr>
            </w:pPr>
            <w:r w:rsidRPr="0043292D">
              <w:rPr>
                <w:noProof/>
                <w:szCs w:val="20"/>
              </w:rPr>
              <w:t>Construct Pattern</w:t>
            </w:r>
          </w:p>
          <w:p w:rsidR="00834833" w:rsidRPr="0043292D" w:rsidRDefault="00834833" w:rsidP="00922261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szCs w:val="20"/>
              </w:rPr>
            </w:pPr>
            <w:r w:rsidRPr="0043292D">
              <w:rPr>
                <w:szCs w:val="20"/>
              </w:rPr>
              <w:t xml:space="preserve">Perform </w:t>
            </w:r>
            <w:r w:rsidR="00D02FB5" w:rsidRPr="0043292D">
              <w:rPr>
                <w:szCs w:val="20"/>
              </w:rPr>
              <w:t xml:space="preserve">advance </w:t>
            </w:r>
            <w:r w:rsidRPr="0043292D">
              <w:rPr>
                <w:szCs w:val="20"/>
              </w:rPr>
              <w:t>sewing</w:t>
            </w:r>
          </w:p>
          <w:p w:rsidR="00F45D15" w:rsidRPr="0043292D" w:rsidRDefault="00C5592A" w:rsidP="00922261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szCs w:val="20"/>
              </w:rPr>
            </w:pPr>
            <w:r w:rsidRPr="0043292D">
              <w:rPr>
                <w:szCs w:val="20"/>
              </w:rPr>
              <w:t>Perform Embroidery</w:t>
            </w:r>
          </w:p>
          <w:p w:rsidR="001A55D9" w:rsidRPr="0043292D" w:rsidRDefault="0014787A" w:rsidP="00922261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szCs w:val="20"/>
              </w:rPr>
            </w:pPr>
            <w:r w:rsidRPr="0043292D">
              <w:rPr>
                <w:lang w:val="de-DE"/>
              </w:rPr>
              <w:t>Apply Work Health and Safety Practices (WHS)</w:t>
            </w:r>
          </w:p>
          <w:p w:rsidR="007D3BC4" w:rsidRPr="0043292D" w:rsidRDefault="0014787A" w:rsidP="00922261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bCs/>
                <w:szCs w:val="20"/>
              </w:rPr>
            </w:pPr>
            <w:r w:rsidRPr="0043292D">
              <w:rPr>
                <w:lang w:val="de-DE"/>
              </w:rPr>
              <w:t>Implement Workplace Policy and Procedures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245AB3" w:rsidRDefault="0077477C" w:rsidP="00922261">
            <w:pPr>
              <w:spacing w:before="0" w:after="0"/>
              <w:rPr>
                <w:b/>
                <w:szCs w:val="20"/>
              </w:rPr>
            </w:pPr>
            <w:r w:rsidRPr="00245AB3">
              <w:rPr>
                <w:b/>
                <w:szCs w:val="20"/>
              </w:rPr>
              <w:t>Assessment Date (DD/MM/YY):</w:t>
            </w:r>
          </w:p>
          <w:p w:rsidR="0077477C" w:rsidRPr="00245AB3" w:rsidRDefault="0077477C" w:rsidP="00922261">
            <w:pPr>
              <w:spacing w:before="0" w:after="0"/>
              <w:rPr>
                <w:szCs w:val="20"/>
              </w:rPr>
            </w:pPr>
          </w:p>
          <w:p w:rsidR="0045712C" w:rsidRPr="00245AB3" w:rsidRDefault="0045712C" w:rsidP="00922261">
            <w:pPr>
              <w:spacing w:before="0" w:after="0"/>
              <w:rPr>
                <w:szCs w:val="20"/>
              </w:rPr>
            </w:pPr>
          </w:p>
          <w:p w:rsidR="0045712C" w:rsidRPr="00245AB3" w:rsidRDefault="0045712C" w:rsidP="00922261">
            <w:pPr>
              <w:spacing w:before="0" w:after="0"/>
              <w:rPr>
                <w:szCs w:val="20"/>
              </w:rPr>
            </w:pPr>
            <w:r w:rsidRPr="00245AB3">
              <w:rPr>
                <w:szCs w:val="20"/>
              </w:rPr>
              <w:t xml:space="preserve"> </w:t>
            </w:r>
            <w:r w:rsidR="00DC69B2" w:rsidRPr="00245AB3">
              <w:rPr>
                <w:b/>
                <w:szCs w:val="20"/>
              </w:rPr>
              <w:t xml:space="preserve">Assessment </w:t>
            </w:r>
            <w:r w:rsidR="00DC69B2" w:rsidRPr="00245AB3">
              <w:rPr>
                <w:b/>
                <w:bCs/>
                <w:szCs w:val="20"/>
              </w:rPr>
              <w:t xml:space="preserve">Time: </w:t>
            </w:r>
            <w:r w:rsidR="00922261">
              <w:rPr>
                <w:b/>
                <w:bCs/>
                <w:szCs w:val="20"/>
              </w:rPr>
              <w:t>0</w:t>
            </w:r>
            <w:r w:rsidR="00DC69B2" w:rsidRPr="00245AB3">
              <w:rPr>
                <w:b/>
                <w:bCs/>
                <w:szCs w:val="20"/>
              </w:rPr>
              <w:t>5 hrs</w:t>
            </w:r>
          </w:p>
        </w:tc>
      </w:tr>
      <w:tr w:rsidR="00E9456F" w:rsidRPr="00245AB3" w:rsidTr="00EA1DD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:rsidR="00E9456F" w:rsidRPr="00245AB3" w:rsidRDefault="00E9456F" w:rsidP="002C2CE3">
            <w:pPr>
              <w:rPr>
                <w:b/>
                <w:szCs w:val="20"/>
              </w:rPr>
            </w:pPr>
          </w:p>
        </w:tc>
      </w:tr>
      <w:tr w:rsidR="00C05D40" w:rsidRPr="00245AB3" w:rsidTr="00EA1DD7">
        <w:tc>
          <w:tcPr>
            <w:tcW w:w="1311" w:type="dxa"/>
          </w:tcPr>
          <w:p w:rsidR="00C05D40" w:rsidRPr="00245AB3" w:rsidRDefault="001E0535" w:rsidP="002C2CE3">
            <w:pPr>
              <w:rPr>
                <w:szCs w:val="20"/>
              </w:rPr>
            </w:pPr>
            <w:r w:rsidRPr="00245AB3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:rsidR="001E0535" w:rsidRPr="00245AB3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245AB3">
              <w:rPr>
                <w:szCs w:val="20"/>
              </w:rPr>
              <w:t xml:space="preserve">Name: </w:t>
            </w:r>
            <w:r w:rsidR="00CD06D5" w:rsidRPr="00245AB3">
              <w:rPr>
                <w:szCs w:val="20"/>
              </w:rPr>
              <w:tab/>
            </w:r>
          </w:p>
          <w:p w:rsidR="00CD06D5" w:rsidRPr="00245AB3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:rsidR="00C05D40" w:rsidRPr="00245AB3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245AB3">
              <w:rPr>
                <w:szCs w:val="20"/>
              </w:rPr>
              <w:t>Registration/Roll Number:</w:t>
            </w:r>
            <w:r w:rsidRPr="00245AB3">
              <w:rPr>
                <w:szCs w:val="20"/>
              </w:rPr>
              <w:tab/>
            </w:r>
          </w:p>
        </w:tc>
      </w:tr>
      <w:tr w:rsidR="00FB229D" w:rsidRPr="00245AB3" w:rsidTr="00EA1DD7">
        <w:trPr>
          <w:cantSplit/>
        </w:trPr>
        <w:tc>
          <w:tcPr>
            <w:tcW w:w="1311" w:type="dxa"/>
            <w:vAlign w:val="center"/>
          </w:tcPr>
          <w:p w:rsidR="00FB229D" w:rsidRPr="00245AB3" w:rsidRDefault="00FB229D" w:rsidP="00FB229D">
            <w:pPr>
              <w:rPr>
                <w:szCs w:val="20"/>
              </w:rPr>
            </w:pPr>
            <w:r w:rsidRPr="00245AB3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  <w:szCs w:val="20"/>
              </w:rPr>
            </w:pPr>
            <w:r w:rsidRPr="00245AB3">
              <w:rPr>
                <w:b/>
                <w:szCs w:val="20"/>
              </w:rPr>
              <w:t>To meet this standard</w:t>
            </w:r>
            <w:r w:rsidR="00BC7B80" w:rsidRPr="00245AB3">
              <w:rPr>
                <w:b/>
                <w:szCs w:val="20"/>
              </w:rPr>
              <w:t>,</w:t>
            </w:r>
            <w:r w:rsidRPr="00245AB3">
              <w:rPr>
                <w:b/>
                <w:szCs w:val="20"/>
              </w:rPr>
              <w:t xml:space="preserve"> you are required to complete the following within the given</w:t>
            </w:r>
            <w:r w:rsidRPr="00245AB3">
              <w:rPr>
                <w:b/>
                <w:i/>
                <w:szCs w:val="20"/>
              </w:rPr>
              <w:t xml:space="preserve"> </w:t>
            </w:r>
            <w:r w:rsidRPr="00245AB3">
              <w:rPr>
                <w:b/>
                <w:szCs w:val="20"/>
              </w:rPr>
              <w:t>time frame (for practical demonstration &amp; assessment):</w:t>
            </w:r>
          </w:p>
          <w:p w:rsidR="00975874" w:rsidRPr="00245AB3" w:rsidRDefault="00975874" w:rsidP="00FB229D">
            <w:pPr>
              <w:rPr>
                <w:b/>
                <w:szCs w:val="20"/>
              </w:rPr>
            </w:pPr>
          </w:p>
          <w:p w:rsidR="00EA1DD7" w:rsidRPr="00922261" w:rsidRDefault="009D1250" w:rsidP="00922261">
            <w:pPr>
              <w:pStyle w:val="ListParagraph"/>
              <w:numPr>
                <w:ilvl w:val="0"/>
                <w:numId w:val="4"/>
              </w:numPr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 </w:t>
            </w:r>
            <w:r w:rsidR="00FB229D" w:rsidRPr="00245AB3">
              <w:rPr>
                <w:rFonts w:cs="Arial"/>
                <w:b/>
                <w:szCs w:val="20"/>
              </w:rPr>
              <w:t>Assessment Task 1</w:t>
            </w:r>
            <w:r w:rsidR="00A53268" w:rsidRPr="00245AB3">
              <w:rPr>
                <w:rFonts w:cs="Arial"/>
                <w:b/>
                <w:szCs w:val="20"/>
              </w:rPr>
              <w:t>:</w:t>
            </w:r>
            <w:r w:rsidR="00975874" w:rsidRPr="00922261">
              <w:rPr>
                <w:rFonts w:cs="Arial"/>
                <w:b/>
                <w:szCs w:val="20"/>
              </w:rPr>
              <w:t xml:space="preserve"> </w:t>
            </w:r>
            <w:r w:rsidR="00975874" w:rsidRPr="00922261">
              <w:rPr>
                <w:rFonts w:cs="Arial"/>
                <w:szCs w:val="20"/>
              </w:rPr>
              <w:t>Candidate is required to draw female fashion figure using warm/cool colour scheme and medium assigned by assessor.</w:t>
            </w:r>
          </w:p>
          <w:p w:rsidR="00DC5D62" w:rsidRPr="00922261" w:rsidRDefault="00EA1DD7" w:rsidP="00922261">
            <w:pPr>
              <w:ind w:left="360"/>
              <w:rPr>
                <w:b/>
                <w:szCs w:val="20"/>
              </w:rPr>
            </w:pPr>
            <w:r w:rsidRPr="00922261">
              <w:rPr>
                <w:b/>
                <w:szCs w:val="20"/>
              </w:rPr>
              <w:t xml:space="preserve">                                 </w:t>
            </w:r>
          </w:p>
          <w:p w:rsidR="00CB179B" w:rsidRPr="00CB179B" w:rsidRDefault="00FB229D" w:rsidP="00922261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szCs w:val="20"/>
              </w:rPr>
            </w:pPr>
            <w:r w:rsidRPr="00245AB3">
              <w:rPr>
                <w:rFonts w:cs="Arial"/>
                <w:b/>
                <w:szCs w:val="20"/>
              </w:rPr>
              <w:t>Assessment Task 2</w:t>
            </w:r>
            <w:r w:rsidR="00C00E85" w:rsidRPr="00245AB3">
              <w:rPr>
                <w:rFonts w:cs="Arial"/>
                <w:b/>
                <w:szCs w:val="20"/>
              </w:rPr>
              <w:t>:</w:t>
            </w:r>
            <w:r w:rsidR="007535C5" w:rsidRPr="00245AB3">
              <w:rPr>
                <w:rFonts w:cs="Arial"/>
                <w:szCs w:val="20"/>
              </w:rPr>
              <w:t xml:space="preserve"> </w:t>
            </w:r>
            <w:r w:rsidR="00975874" w:rsidRPr="00245AB3">
              <w:rPr>
                <w:rFonts w:cs="Arial"/>
                <w:bCs/>
                <w:szCs w:val="20"/>
              </w:rPr>
              <w:t xml:space="preserve">Candidate is required to </w:t>
            </w:r>
            <w:r w:rsidR="00A42F0A">
              <w:rPr>
                <w:rFonts w:cs="Arial"/>
                <w:bCs/>
                <w:szCs w:val="20"/>
              </w:rPr>
              <w:t>sew</w:t>
            </w:r>
            <w:r w:rsidR="00975874" w:rsidRPr="00245AB3">
              <w:rPr>
                <w:rFonts w:cs="Arial"/>
                <w:bCs/>
                <w:szCs w:val="20"/>
              </w:rPr>
              <w:t xml:space="preserve"> female </w:t>
            </w:r>
            <w:r w:rsidR="00824A62">
              <w:rPr>
                <w:rFonts w:cs="Arial"/>
                <w:bCs/>
                <w:szCs w:val="20"/>
              </w:rPr>
              <w:t xml:space="preserve">straight </w:t>
            </w:r>
            <w:r w:rsidR="00975874" w:rsidRPr="00245AB3">
              <w:rPr>
                <w:rFonts w:cs="Arial"/>
                <w:bCs/>
                <w:szCs w:val="20"/>
              </w:rPr>
              <w:t xml:space="preserve">yoke shirt </w:t>
            </w:r>
            <w:r w:rsidR="00975874">
              <w:rPr>
                <w:rFonts w:cs="Arial"/>
                <w:bCs/>
                <w:szCs w:val="20"/>
              </w:rPr>
              <w:t xml:space="preserve"> </w:t>
            </w:r>
            <w:r w:rsidR="00922261">
              <w:rPr>
                <w:rFonts w:cs="Arial"/>
                <w:bCs/>
                <w:szCs w:val="20"/>
              </w:rPr>
              <w:t>with</w:t>
            </w:r>
            <w:r w:rsidR="00975874" w:rsidRPr="00245AB3">
              <w:rPr>
                <w:rFonts w:cs="Arial"/>
                <w:bCs/>
                <w:szCs w:val="20"/>
              </w:rPr>
              <w:t xml:space="preserve"> below specifications:</w:t>
            </w:r>
            <w:r w:rsidR="00975874" w:rsidRPr="00245AB3">
              <w:rPr>
                <w:rFonts w:cs="Arial"/>
                <w:b/>
                <w:szCs w:val="20"/>
              </w:rPr>
              <w:t xml:space="preserve"> </w:t>
            </w:r>
          </w:p>
          <w:p w:rsidR="00975874" w:rsidRPr="00127912" w:rsidRDefault="00975874" w:rsidP="00127912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Cs/>
                <w:szCs w:val="20"/>
              </w:rPr>
            </w:pPr>
            <w:r w:rsidRPr="00245AB3">
              <w:rPr>
                <w:rFonts w:cs="Arial"/>
                <w:bCs/>
                <w:szCs w:val="20"/>
              </w:rPr>
              <w:t xml:space="preserve">Any two </w:t>
            </w:r>
            <w:r w:rsidR="00933F12">
              <w:rPr>
                <w:rFonts w:cs="Arial"/>
                <w:bCs/>
                <w:szCs w:val="20"/>
              </w:rPr>
              <w:t>hand</w:t>
            </w:r>
            <w:r w:rsidRPr="00245AB3">
              <w:rPr>
                <w:rFonts w:cs="Arial"/>
                <w:bCs/>
                <w:szCs w:val="20"/>
              </w:rPr>
              <w:t xml:space="preserve"> embroidery stitches</w:t>
            </w:r>
            <w:r w:rsidR="00127912">
              <w:rPr>
                <w:rFonts w:cs="Arial"/>
                <w:bCs/>
                <w:szCs w:val="20"/>
              </w:rPr>
              <w:t xml:space="preserve"> or </w:t>
            </w:r>
            <w:r w:rsidR="007E4D81" w:rsidRPr="00127912">
              <w:rPr>
                <w:rFonts w:cs="Arial"/>
                <w:bCs/>
                <w:szCs w:val="20"/>
              </w:rPr>
              <w:t>Stenciling</w:t>
            </w:r>
            <w:r w:rsidRPr="00127912">
              <w:rPr>
                <w:rFonts w:cs="Arial"/>
                <w:bCs/>
                <w:szCs w:val="20"/>
              </w:rPr>
              <w:t>/ block printing</w:t>
            </w:r>
          </w:p>
          <w:p w:rsidR="00CB179B" w:rsidRPr="00245AB3" w:rsidRDefault="00CB179B" w:rsidP="00324F2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Cs/>
                <w:szCs w:val="20"/>
              </w:rPr>
            </w:pPr>
            <w:r w:rsidRPr="002043A3">
              <w:t>Balloon Sleeves</w:t>
            </w:r>
          </w:p>
          <w:p w:rsidR="00975874" w:rsidRDefault="00975874" w:rsidP="00975874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Cs/>
                <w:szCs w:val="20"/>
              </w:rPr>
            </w:pPr>
            <w:r w:rsidRPr="00245AB3">
              <w:rPr>
                <w:rFonts w:cs="Arial"/>
                <w:bCs/>
                <w:szCs w:val="20"/>
              </w:rPr>
              <w:t>Already constructed pattern</w:t>
            </w:r>
            <w:r w:rsidR="00922261">
              <w:rPr>
                <w:rFonts w:cs="Arial"/>
                <w:bCs/>
                <w:szCs w:val="20"/>
              </w:rPr>
              <w:t xml:space="preserve"> a</w:t>
            </w:r>
            <w:r w:rsidRPr="00922261">
              <w:rPr>
                <w:rFonts w:cs="Arial"/>
                <w:bCs/>
                <w:szCs w:val="20"/>
              </w:rPr>
              <w:t>ssigned by assessor.</w:t>
            </w:r>
          </w:p>
          <w:p w:rsidR="00A47D8E" w:rsidRPr="00922261" w:rsidRDefault="00A47D8E" w:rsidP="00A47D8E">
            <w:pPr>
              <w:pStyle w:val="ListParagraph"/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ind w:left="1080"/>
              <w:contextualSpacing w:val="0"/>
              <w:rPr>
                <w:rFonts w:cs="Arial"/>
                <w:bCs/>
                <w:szCs w:val="20"/>
              </w:rPr>
            </w:pPr>
          </w:p>
          <w:p w:rsidR="009D1250" w:rsidRPr="00245AB3" w:rsidRDefault="009D1250" w:rsidP="008F29CB">
            <w:pPr>
              <w:pStyle w:val="ListParagraph"/>
              <w:rPr>
                <w:rFonts w:cs="Arial"/>
                <w:b/>
                <w:szCs w:val="20"/>
              </w:rPr>
            </w:pPr>
          </w:p>
          <w:p w:rsidR="00FB229D" w:rsidRPr="00245AB3" w:rsidRDefault="00FB229D" w:rsidP="00FB229D">
            <w:pPr>
              <w:rPr>
                <w:b/>
                <w:szCs w:val="20"/>
              </w:rPr>
            </w:pPr>
            <w:r w:rsidRPr="00245AB3">
              <w:rPr>
                <w:b/>
                <w:szCs w:val="20"/>
              </w:rPr>
              <w:t>And complete:</w:t>
            </w:r>
          </w:p>
          <w:p w:rsidR="00BC7B80" w:rsidRPr="00245AB3" w:rsidRDefault="00FB229D" w:rsidP="00324F20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szCs w:val="20"/>
              </w:rPr>
            </w:pPr>
            <w:r w:rsidRPr="00245AB3">
              <w:rPr>
                <w:rFonts w:cs="Arial"/>
                <w:b/>
                <w:szCs w:val="20"/>
              </w:rPr>
              <w:t>Knowledge assessment test (Written or Oral)</w:t>
            </w:r>
          </w:p>
          <w:p w:rsidR="00FB229D" w:rsidRPr="00245AB3" w:rsidRDefault="00FB229D" w:rsidP="00324F20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szCs w:val="20"/>
              </w:rPr>
            </w:pPr>
            <w:r w:rsidRPr="00245AB3">
              <w:rPr>
                <w:rFonts w:cs="Arial"/>
                <w:b/>
                <w:szCs w:val="20"/>
              </w:rPr>
              <w:t>Portfolios at the time of assessment (if any)</w:t>
            </w:r>
          </w:p>
        </w:tc>
      </w:tr>
      <w:tr w:rsidR="007C2200" w:rsidRPr="00245AB3" w:rsidTr="00EA1DD7">
        <w:trPr>
          <w:cantSplit/>
        </w:trPr>
        <w:tc>
          <w:tcPr>
            <w:tcW w:w="1311" w:type="dxa"/>
            <w:vAlign w:val="center"/>
          </w:tcPr>
          <w:p w:rsidR="007C2200" w:rsidRPr="00245AB3" w:rsidRDefault="007C2200" w:rsidP="00922261">
            <w:pPr>
              <w:rPr>
                <w:szCs w:val="20"/>
              </w:rPr>
            </w:pPr>
            <w:r w:rsidRPr="00245AB3">
              <w:rPr>
                <w:szCs w:val="20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245AB3" w:rsidRDefault="007C2200" w:rsidP="00922261">
            <w:pPr>
              <w:rPr>
                <w:b/>
                <w:szCs w:val="20"/>
              </w:rPr>
            </w:pPr>
            <w:r w:rsidRPr="00245AB3">
              <w:rPr>
                <w:b/>
                <w:szCs w:val="20"/>
              </w:rPr>
              <w:t>During a practical assessment, under observation by an assessor, you will complete:</w:t>
            </w:r>
          </w:p>
          <w:p w:rsidR="007C2200" w:rsidRPr="00245AB3" w:rsidRDefault="007C2200" w:rsidP="00922261">
            <w:pPr>
              <w:rPr>
                <w:b/>
                <w:szCs w:val="20"/>
              </w:rPr>
            </w:pPr>
            <w:r w:rsidRPr="00245AB3">
              <w:rPr>
                <w:b/>
                <w:szCs w:val="20"/>
              </w:rPr>
              <w:t>Assessment Task 1</w:t>
            </w:r>
          </w:p>
          <w:p w:rsidR="00567A01" w:rsidRPr="0003058C" w:rsidRDefault="007C2200" w:rsidP="0092226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22261">
              <w:rPr>
                <w:b/>
                <w:szCs w:val="20"/>
              </w:rPr>
              <w:t xml:space="preserve">Performance Criteria </w:t>
            </w:r>
            <w:r w:rsidR="003B6EF2" w:rsidRPr="00922261">
              <w:rPr>
                <w:b/>
                <w:szCs w:val="20"/>
              </w:rPr>
              <w:t>1</w:t>
            </w:r>
            <w:r w:rsidRPr="00922261">
              <w:rPr>
                <w:b/>
                <w:szCs w:val="20"/>
              </w:rPr>
              <w:t>:</w:t>
            </w:r>
            <w:r w:rsidRPr="0003058C">
              <w:rPr>
                <w:szCs w:val="20"/>
              </w:rPr>
              <w:t xml:space="preserve"> </w:t>
            </w:r>
            <w:r w:rsidR="00567A01" w:rsidRPr="0003058C">
              <w:rPr>
                <w:rFonts w:eastAsia="Calibri"/>
              </w:rPr>
              <w:t xml:space="preserve">Draw </w:t>
            </w:r>
            <w:r w:rsidR="00567A01" w:rsidRPr="0003058C">
              <w:rPr>
                <w:b/>
              </w:rPr>
              <w:t>f</w:t>
            </w:r>
            <w:r w:rsidR="00567A01" w:rsidRPr="0003058C">
              <w:rPr>
                <w:rFonts w:eastAsia="Calibri"/>
              </w:rPr>
              <w:t>emale fashion figure:</w:t>
            </w:r>
          </w:p>
          <w:p w:rsidR="00567A01" w:rsidRPr="00DF2FD5" w:rsidRDefault="00567A01" w:rsidP="009222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rFonts w:eastAsia="Calibri"/>
              </w:rPr>
            </w:pPr>
            <w:r w:rsidRPr="00DF2FD5">
              <w:rPr>
                <w:rFonts w:eastAsia="Calibri"/>
              </w:rPr>
              <w:t xml:space="preserve">Front pose </w:t>
            </w:r>
          </w:p>
          <w:p w:rsidR="00567A01" w:rsidRPr="00DF2FD5" w:rsidRDefault="00567A01" w:rsidP="009222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rFonts w:eastAsia="Calibri"/>
              </w:rPr>
            </w:pPr>
            <w:r w:rsidRPr="00DF2FD5">
              <w:rPr>
                <w:rFonts w:eastAsia="Calibri"/>
              </w:rPr>
              <w:t xml:space="preserve">Side pose </w:t>
            </w:r>
          </w:p>
          <w:p w:rsidR="0003058C" w:rsidRDefault="00567A01" w:rsidP="009222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rFonts w:eastAsia="Calibri"/>
              </w:rPr>
            </w:pPr>
            <w:r w:rsidRPr="00DF2FD5">
              <w:rPr>
                <w:rFonts w:eastAsia="Calibri"/>
              </w:rPr>
              <w:t>Three Quarter Pose</w:t>
            </w:r>
          </w:p>
          <w:p w:rsidR="0087462C" w:rsidRPr="0087462C" w:rsidRDefault="003B6EF2" w:rsidP="00922261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22261">
              <w:rPr>
                <w:b/>
                <w:szCs w:val="20"/>
              </w:rPr>
              <w:t xml:space="preserve">Performance Criteria </w:t>
            </w:r>
            <w:r w:rsidR="00127912">
              <w:rPr>
                <w:b/>
                <w:szCs w:val="20"/>
              </w:rPr>
              <w:t>2</w:t>
            </w:r>
            <w:r w:rsidRPr="00922261">
              <w:rPr>
                <w:b/>
                <w:szCs w:val="20"/>
              </w:rPr>
              <w:t>:</w:t>
            </w:r>
            <w:r w:rsidR="0087462C" w:rsidRPr="0087462C"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r w:rsidR="0087462C" w:rsidRPr="0087462C">
              <w:rPr>
                <w:color w:val="0D0D0D" w:themeColor="text1" w:themeTint="F2"/>
                <w:szCs w:val="20"/>
              </w:rPr>
              <w:t>Comply with duty of care requirements</w:t>
            </w:r>
          </w:p>
          <w:p w:rsidR="0087462C" w:rsidRPr="0087462C" w:rsidRDefault="003B6EF2" w:rsidP="00922261">
            <w:pPr>
              <w:rPr>
                <w:color w:val="0D0D0D" w:themeColor="text1" w:themeTint="F2"/>
                <w:sz w:val="22"/>
                <w:szCs w:val="22"/>
              </w:rPr>
            </w:pPr>
            <w:r w:rsidRPr="00922261">
              <w:rPr>
                <w:b/>
                <w:szCs w:val="20"/>
              </w:rPr>
              <w:t xml:space="preserve">Performance Criteria </w:t>
            </w:r>
            <w:r w:rsidR="00127912">
              <w:rPr>
                <w:b/>
                <w:szCs w:val="20"/>
              </w:rPr>
              <w:t>3</w:t>
            </w:r>
            <w:r w:rsidRPr="00922261">
              <w:rPr>
                <w:b/>
                <w:szCs w:val="20"/>
              </w:rPr>
              <w:t>:</w:t>
            </w:r>
            <w:r w:rsidR="0087462C" w:rsidRPr="0087462C"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r w:rsidR="0087462C" w:rsidRPr="0087462C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  <w:p w:rsidR="003B6EF2" w:rsidRPr="005D6D3E" w:rsidRDefault="003B6EF2" w:rsidP="00922261">
            <w:pPr>
              <w:rPr>
                <w:sz w:val="22"/>
              </w:rPr>
            </w:pPr>
            <w:r w:rsidRPr="00922261">
              <w:rPr>
                <w:b/>
                <w:szCs w:val="20"/>
              </w:rPr>
              <w:t xml:space="preserve">Performance Criteria </w:t>
            </w:r>
            <w:r w:rsidR="00127912">
              <w:rPr>
                <w:b/>
                <w:szCs w:val="20"/>
              </w:rPr>
              <w:t>4</w:t>
            </w:r>
            <w:r w:rsidRPr="00922261">
              <w:rPr>
                <w:b/>
                <w:szCs w:val="20"/>
              </w:rPr>
              <w:t>:</w:t>
            </w:r>
            <w:r w:rsidR="005D6D3E" w:rsidRPr="005D6D3E">
              <w:rPr>
                <w:sz w:val="22"/>
              </w:rPr>
              <w:t xml:space="preserve"> </w:t>
            </w:r>
            <w:r w:rsidR="005D6D3E" w:rsidRPr="005D6D3E">
              <w:rPr>
                <w:szCs w:val="20"/>
              </w:rPr>
              <w:t>Identify the workplace policy &amp; procedures</w:t>
            </w:r>
          </w:p>
        </w:tc>
      </w:tr>
    </w:tbl>
    <w:p w:rsidR="00922261" w:rsidRDefault="00922261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7745"/>
      </w:tblGrid>
      <w:tr w:rsidR="007C2200" w:rsidRPr="00245AB3" w:rsidTr="00703968">
        <w:trPr>
          <w:trHeight w:val="5120"/>
        </w:trPr>
        <w:tc>
          <w:tcPr>
            <w:tcW w:w="1311" w:type="dxa"/>
            <w:vMerge w:val="restart"/>
            <w:vAlign w:val="center"/>
          </w:tcPr>
          <w:p w:rsidR="007C2200" w:rsidRPr="00245AB3" w:rsidRDefault="007C2200" w:rsidP="00922261">
            <w:pPr>
              <w:rPr>
                <w:szCs w:val="20"/>
              </w:rPr>
            </w:pPr>
          </w:p>
        </w:tc>
        <w:tc>
          <w:tcPr>
            <w:tcW w:w="7745" w:type="dxa"/>
          </w:tcPr>
          <w:p w:rsidR="007C2200" w:rsidRPr="002243D4" w:rsidRDefault="007C2200" w:rsidP="00922261">
            <w:pPr>
              <w:rPr>
                <w:b/>
                <w:szCs w:val="20"/>
              </w:rPr>
            </w:pPr>
            <w:r w:rsidRPr="002243D4">
              <w:rPr>
                <w:b/>
                <w:szCs w:val="20"/>
              </w:rPr>
              <w:t>Assessment Task 2</w:t>
            </w:r>
            <w:r w:rsidR="00EA1DD7" w:rsidRPr="002243D4">
              <w:rPr>
                <w:b/>
                <w:szCs w:val="20"/>
              </w:rPr>
              <w:t>:</w:t>
            </w:r>
          </w:p>
          <w:p w:rsidR="00933F12" w:rsidRPr="002243D4" w:rsidRDefault="0061074E" w:rsidP="00922261">
            <w:pPr>
              <w:autoSpaceDE w:val="0"/>
              <w:autoSpaceDN w:val="0"/>
              <w:adjustRightInd w:val="0"/>
            </w:pPr>
            <w:r w:rsidRPr="00922261">
              <w:rPr>
                <w:b/>
                <w:szCs w:val="20"/>
              </w:rPr>
              <w:t xml:space="preserve">Performance </w:t>
            </w:r>
            <w:r w:rsidR="0029735F">
              <w:rPr>
                <w:b/>
                <w:szCs w:val="20"/>
              </w:rPr>
              <w:t>Criteria 1</w:t>
            </w:r>
            <w:r w:rsidRPr="00922261">
              <w:rPr>
                <w:b/>
                <w:szCs w:val="20"/>
              </w:rPr>
              <w:t>:</w:t>
            </w:r>
            <w:r w:rsidR="00922261" w:rsidRPr="00922261">
              <w:rPr>
                <w:b/>
                <w:szCs w:val="20"/>
              </w:rPr>
              <w:t xml:space="preserve"> </w:t>
            </w:r>
            <w:r w:rsidR="007E4D81" w:rsidRPr="002243D4">
              <w:t>Prepare a product using textile printing techniques</w:t>
            </w:r>
            <w:r w:rsidR="00EA1DD7" w:rsidRPr="002243D4">
              <w:rPr>
                <w:b/>
                <w:szCs w:val="20"/>
              </w:rPr>
              <w:t xml:space="preserve">                              </w:t>
            </w:r>
            <w:r w:rsidR="00EA1DD7" w:rsidRPr="002243D4">
              <w:rPr>
                <w:szCs w:val="20"/>
              </w:rPr>
              <w:t xml:space="preserve"> </w:t>
            </w:r>
            <w:r w:rsidR="0029735F">
              <w:rPr>
                <w:b/>
                <w:szCs w:val="20"/>
              </w:rPr>
              <w:t>Performance Criteria 2</w:t>
            </w:r>
            <w:r w:rsidR="007B557E" w:rsidRPr="00922261">
              <w:rPr>
                <w:b/>
                <w:szCs w:val="20"/>
              </w:rPr>
              <w:t>:</w:t>
            </w:r>
            <w:r w:rsidR="00A42F0A" w:rsidRPr="002243D4">
              <w:rPr>
                <w:szCs w:val="20"/>
              </w:rPr>
              <w:t xml:space="preserve"> </w:t>
            </w:r>
            <w:r w:rsidR="00933F12" w:rsidRPr="002243D4">
              <w:t>Make a design for embroidery</w:t>
            </w:r>
          </w:p>
          <w:p w:rsidR="00933F12" w:rsidRPr="002243D4" w:rsidRDefault="0029735F" w:rsidP="00922261">
            <w:pPr>
              <w:autoSpaceDE w:val="0"/>
              <w:autoSpaceDN w:val="0"/>
              <w:adjustRightInd w:val="0"/>
            </w:pPr>
            <w:r>
              <w:rPr>
                <w:b/>
                <w:szCs w:val="20"/>
              </w:rPr>
              <w:t>Performance Criteria 3</w:t>
            </w:r>
            <w:r w:rsidR="00A42F0A" w:rsidRPr="00922261">
              <w:rPr>
                <w:b/>
                <w:szCs w:val="20"/>
              </w:rPr>
              <w:t>:</w:t>
            </w:r>
            <w:r w:rsidR="00933F12" w:rsidRPr="002243D4">
              <w:t xml:space="preserve"> Trace a design for embroidery on tracing paper using following techniques:</w:t>
            </w:r>
          </w:p>
          <w:p w:rsidR="00933F12" w:rsidRPr="002243D4" w:rsidRDefault="00933F12" w:rsidP="0092226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</w:pPr>
            <w:r w:rsidRPr="002243D4">
              <w:t>Punching</w:t>
            </w:r>
          </w:p>
          <w:p w:rsidR="00933F12" w:rsidRPr="002243D4" w:rsidRDefault="00933F12" w:rsidP="0092226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</w:pPr>
            <w:r w:rsidRPr="002243D4">
              <w:t>Tracing table</w:t>
            </w:r>
          </w:p>
          <w:p w:rsidR="00933F12" w:rsidRPr="002243D4" w:rsidRDefault="00933F12" w:rsidP="0092226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</w:pPr>
            <w:r w:rsidRPr="002243D4">
              <w:t>Carbon paper</w:t>
            </w:r>
          </w:p>
          <w:p w:rsidR="00933F12" w:rsidRPr="002243D4" w:rsidRDefault="0029735F" w:rsidP="00922261">
            <w:pPr>
              <w:autoSpaceDE w:val="0"/>
              <w:autoSpaceDN w:val="0"/>
              <w:adjustRightInd w:val="0"/>
            </w:pPr>
            <w:r>
              <w:rPr>
                <w:b/>
                <w:szCs w:val="20"/>
              </w:rPr>
              <w:t>Performance Criteria 4</w:t>
            </w:r>
            <w:r w:rsidR="00A42F0A" w:rsidRPr="00922261">
              <w:rPr>
                <w:b/>
                <w:szCs w:val="20"/>
              </w:rPr>
              <w:t>:</w:t>
            </w:r>
            <w:r w:rsidR="00A42F0A" w:rsidRPr="002243D4">
              <w:rPr>
                <w:szCs w:val="20"/>
              </w:rPr>
              <w:t xml:space="preserve"> </w:t>
            </w:r>
            <w:r w:rsidR="00933F12" w:rsidRPr="002243D4">
              <w:t>Transfer a design for embroidery on fabric</w:t>
            </w:r>
          </w:p>
          <w:p w:rsidR="00107804" w:rsidRPr="002243D4" w:rsidRDefault="0029735F" w:rsidP="00922261">
            <w:pPr>
              <w:autoSpaceDE w:val="0"/>
              <w:autoSpaceDN w:val="0"/>
              <w:adjustRightInd w:val="0"/>
            </w:pPr>
            <w:r>
              <w:rPr>
                <w:b/>
                <w:szCs w:val="20"/>
              </w:rPr>
              <w:t>Performance Criteria 5</w:t>
            </w:r>
            <w:r w:rsidR="00A42F0A" w:rsidRPr="00922261">
              <w:rPr>
                <w:b/>
                <w:szCs w:val="20"/>
              </w:rPr>
              <w:t>:</w:t>
            </w:r>
            <w:r w:rsidR="00A42F0A" w:rsidRPr="002243D4">
              <w:rPr>
                <w:szCs w:val="20"/>
              </w:rPr>
              <w:t xml:space="preserve"> </w:t>
            </w:r>
            <w:r w:rsidR="00107804" w:rsidRPr="002243D4">
              <w:t>Make embroidery samples of 5x5 inches using following hand embroidery stitches: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Running/skip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Chain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Open Chain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Stem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Back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Shadow work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Herringbone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Cross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Blanket stitch/Buttonhole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 xml:space="preserve">Filling stitch 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Satin stitch</w:t>
            </w:r>
          </w:p>
          <w:p w:rsidR="00107804" w:rsidRPr="00922261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szCs w:val="20"/>
              </w:rPr>
            </w:pPr>
            <w:r w:rsidRPr="00922261">
              <w:rPr>
                <w:szCs w:val="20"/>
              </w:rPr>
              <w:t>Lazy daisy stitch</w:t>
            </w:r>
          </w:p>
          <w:p w:rsidR="00107804" w:rsidRPr="002243D4" w:rsidRDefault="00107804" w:rsidP="0092226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</w:pPr>
            <w:r w:rsidRPr="002243D4">
              <w:t>Feather Stitch</w:t>
            </w:r>
          </w:p>
          <w:p w:rsidR="00107804" w:rsidRPr="002243D4" w:rsidRDefault="00107804" w:rsidP="0092226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</w:pPr>
            <w:r w:rsidRPr="002243D4">
              <w:t>French knots</w:t>
            </w:r>
          </w:p>
          <w:p w:rsidR="00107804" w:rsidRPr="002243D4" w:rsidRDefault="00107804" w:rsidP="0092226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Short &amp; long stitch</w:t>
            </w:r>
          </w:p>
          <w:p w:rsidR="00A42F0A" w:rsidRPr="002243D4" w:rsidRDefault="0029735F" w:rsidP="00922261">
            <w:pPr>
              <w:rPr>
                <w:szCs w:val="20"/>
              </w:rPr>
            </w:pPr>
            <w:r>
              <w:rPr>
                <w:b/>
                <w:szCs w:val="20"/>
              </w:rPr>
              <w:t>Performance Criteria 6</w:t>
            </w:r>
            <w:r w:rsidR="00A42F0A" w:rsidRPr="00922261">
              <w:rPr>
                <w:b/>
                <w:szCs w:val="20"/>
              </w:rPr>
              <w:t>:</w:t>
            </w:r>
            <w:r w:rsidR="00A42F0A" w:rsidRPr="002243D4">
              <w:rPr>
                <w:szCs w:val="20"/>
              </w:rPr>
              <w:t xml:space="preserve"> </w:t>
            </w:r>
            <w:r w:rsidR="00107804" w:rsidRPr="002243D4">
              <w:t>Prepare a product using different hand stitches</w:t>
            </w:r>
          </w:p>
          <w:p w:rsidR="007A64F8" w:rsidRPr="002243D4" w:rsidRDefault="0029735F" w:rsidP="00922261">
            <w:pPr>
              <w:autoSpaceDE w:val="0"/>
              <w:autoSpaceDN w:val="0"/>
              <w:adjustRightInd w:val="0"/>
            </w:pPr>
            <w:r>
              <w:rPr>
                <w:b/>
                <w:szCs w:val="20"/>
              </w:rPr>
              <w:t>Performance Criteria 7</w:t>
            </w:r>
            <w:r w:rsidR="00A42F0A" w:rsidRPr="00922261">
              <w:rPr>
                <w:b/>
                <w:szCs w:val="20"/>
              </w:rPr>
              <w:t>:</w:t>
            </w:r>
            <w:r w:rsidR="00A42F0A" w:rsidRPr="002243D4">
              <w:rPr>
                <w:szCs w:val="20"/>
              </w:rPr>
              <w:t xml:space="preserve"> </w:t>
            </w:r>
            <w:r w:rsidR="007A64F8" w:rsidRPr="002243D4">
              <w:t>Draft &amp; Cut round yoke shirt using basic bodice block</w:t>
            </w:r>
          </w:p>
          <w:p w:rsidR="007A64F8" w:rsidRPr="002243D4" w:rsidRDefault="007A64F8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Trace basic bodice block</w:t>
            </w:r>
          </w:p>
          <w:p w:rsidR="007A64F8" w:rsidRPr="002243D4" w:rsidRDefault="007A64F8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Manipulate the pattern according to style requirement</w:t>
            </w:r>
          </w:p>
          <w:p w:rsidR="007A64F8" w:rsidRPr="002243D4" w:rsidRDefault="007A64F8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Perform labeling of the pattern</w:t>
            </w:r>
          </w:p>
          <w:p w:rsidR="007A64F8" w:rsidRPr="002243D4" w:rsidRDefault="007A64F8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Add seam allowance</w:t>
            </w:r>
          </w:p>
          <w:p w:rsidR="00922261" w:rsidRPr="002243D4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Apply notches</w:t>
            </w:r>
          </w:p>
          <w:p w:rsidR="00922261" w:rsidRPr="002243D4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Cut the pattern pieces</w:t>
            </w:r>
          </w:p>
          <w:p w:rsidR="00922261" w:rsidRPr="002243D4" w:rsidRDefault="0029735F" w:rsidP="00922261">
            <w:pPr>
              <w:autoSpaceDE w:val="0"/>
              <w:autoSpaceDN w:val="0"/>
              <w:adjustRightInd w:val="0"/>
              <w:spacing w:before="0" w:after="0"/>
            </w:pPr>
            <w:r>
              <w:rPr>
                <w:b/>
                <w:szCs w:val="20"/>
              </w:rPr>
              <w:t>Performance Criteria 8</w:t>
            </w:r>
            <w:r w:rsidR="00922261" w:rsidRPr="00922261">
              <w:rPr>
                <w:b/>
                <w:szCs w:val="20"/>
              </w:rPr>
              <w:t>:</w:t>
            </w:r>
            <w:r w:rsidR="00922261" w:rsidRPr="002243D4">
              <w:t xml:space="preserve"> Draft &amp; Cut Balloon Sleeves using basic sleeve block</w:t>
            </w:r>
          </w:p>
          <w:p w:rsidR="00922261" w:rsidRPr="002243D4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Trace basic Sleeve block</w:t>
            </w:r>
          </w:p>
          <w:p w:rsidR="00922261" w:rsidRPr="002243D4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Manipulate the pattern according to style requirement</w:t>
            </w:r>
          </w:p>
          <w:p w:rsidR="00922261" w:rsidRPr="002243D4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Perform labeling of the pattern</w:t>
            </w:r>
          </w:p>
          <w:p w:rsidR="00922261" w:rsidRPr="002243D4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Add seam allowance</w:t>
            </w:r>
          </w:p>
          <w:p w:rsidR="00922261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Apply notches</w:t>
            </w:r>
          </w:p>
          <w:p w:rsidR="00933F12" w:rsidRPr="00922261" w:rsidRDefault="00922261" w:rsidP="0092226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 w:val="0"/>
            </w:pPr>
            <w:r w:rsidRPr="002243D4">
              <w:t>Cut the pattern pieces</w:t>
            </w:r>
          </w:p>
        </w:tc>
      </w:tr>
      <w:tr w:rsidR="0008140F" w:rsidRPr="00245AB3" w:rsidTr="00703968">
        <w:trPr>
          <w:cantSplit/>
          <w:trHeight w:val="350"/>
        </w:trPr>
        <w:tc>
          <w:tcPr>
            <w:tcW w:w="1311" w:type="dxa"/>
            <w:vMerge/>
            <w:tcBorders>
              <w:bottom w:val="nil"/>
            </w:tcBorders>
            <w:vAlign w:val="center"/>
          </w:tcPr>
          <w:p w:rsidR="0008140F" w:rsidRPr="00245AB3" w:rsidRDefault="0008140F" w:rsidP="008D09D4">
            <w:pPr>
              <w:keepNext/>
              <w:rPr>
                <w:szCs w:val="20"/>
              </w:rPr>
            </w:pPr>
          </w:p>
        </w:tc>
        <w:tc>
          <w:tcPr>
            <w:tcW w:w="7745" w:type="dxa"/>
            <w:vMerge w:val="restart"/>
          </w:tcPr>
          <w:p w:rsidR="0004451A" w:rsidRPr="00703968" w:rsidRDefault="0008140F" w:rsidP="0004451A">
            <w:pPr>
              <w:keepNext/>
              <w:rPr>
                <w:b/>
                <w:szCs w:val="20"/>
              </w:rPr>
            </w:pPr>
            <w:r w:rsidRPr="00703968">
              <w:rPr>
                <w:b/>
                <w:szCs w:val="20"/>
              </w:rPr>
              <w:t xml:space="preserve">Portfolios required at the time of assessment (if any) </w:t>
            </w:r>
          </w:p>
          <w:p w:rsidR="0004451A" w:rsidRDefault="0004451A" w:rsidP="0004451A">
            <w:pPr>
              <w:keepNext/>
              <w:rPr>
                <w:szCs w:val="20"/>
              </w:rPr>
            </w:pPr>
            <w:r w:rsidRPr="00703968">
              <w:rPr>
                <w:b/>
                <w:bCs/>
                <w:szCs w:val="20"/>
              </w:rPr>
              <w:t xml:space="preserve">Performance criteria </w:t>
            </w:r>
            <w:r w:rsidR="00703968" w:rsidRPr="00703968">
              <w:rPr>
                <w:b/>
                <w:bCs/>
                <w:szCs w:val="20"/>
              </w:rPr>
              <w:t>1</w:t>
            </w:r>
            <w:r w:rsidRPr="00703968">
              <w:rPr>
                <w:b/>
                <w:bCs/>
                <w:szCs w:val="20"/>
              </w:rPr>
              <w:t>:</w:t>
            </w:r>
            <w:r w:rsidRPr="00703968">
              <w:rPr>
                <w:szCs w:val="20"/>
              </w:rPr>
              <w:t xml:space="preserve"> Folder/file of  different portraits/life drawings /fashion sketches</w:t>
            </w:r>
          </w:p>
          <w:p w:rsidR="0029735F" w:rsidRPr="008C5F98" w:rsidRDefault="008C5F98" w:rsidP="008C5F98">
            <w:pPr>
              <w:keepNext/>
              <w:rPr>
                <w:szCs w:val="20"/>
              </w:rPr>
            </w:pPr>
            <w:r>
              <w:rPr>
                <w:b/>
                <w:szCs w:val="20"/>
              </w:rPr>
              <w:t>Performance Criteria 2</w:t>
            </w:r>
            <w:r w:rsidR="0029735F" w:rsidRPr="00922261">
              <w:rPr>
                <w:b/>
                <w:szCs w:val="20"/>
              </w:rPr>
              <w:t>:</w:t>
            </w:r>
            <w:r w:rsidRPr="00703968">
              <w:rPr>
                <w:szCs w:val="20"/>
              </w:rPr>
              <w:t xml:space="preserve"> Folder/file of  different </w:t>
            </w:r>
            <w:r w:rsidR="0029735F" w:rsidRPr="002243D4">
              <w:t>samples</w:t>
            </w:r>
            <w:r>
              <w:t xml:space="preserve"> of</w:t>
            </w:r>
            <w:r w:rsidR="0029735F" w:rsidRPr="002243D4">
              <w:t xml:space="preserve"> textile printing techniques:</w:t>
            </w:r>
          </w:p>
          <w:p w:rsidR="0029735F" w:rsidRPr="002243D4" w:rsidRDefault="0029735F" w:rsidP="0029735F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silk paints</w:t>
            </w:r>
          </w:p>
          <w:p w:rsidR="0029735F" w:rsidRPr="002243D4" w:rsidRDefault="0029735F" w:rsidP="0029735F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fabric paints</w:t>
            </w:r>
          </w:p>
          <w:p w:rsidR="0029735F" w:rsidRPr="002243D4" w:rsidRDefault="0029735F" w:rsidP="0029735F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Block printing technique</w:t>
            </w:r>
          </w:p>
          <w:p w:rsidR="0029735F" w:rsidRPr="002243D4" w:rsidRDefault="0029735F" w:rsidP="0029735F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Stencilling technique</w:t>
            </w:r>
          </w:p>
          <w:p w:rsidR="0029735F" w:rsidRPr="002243D4" w:rsidRDefault="0029735F" w:rsidP="0029735F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 xml:space="preserve">Create a design using screen printing </w:t>
            </w:r>
          </w:p>
          <w:p w:rsidR="0029735F" w:rsidRPr="002243D4" w:rsidRDefault="0029735F" w:rsidP="0029735F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Digital printing technique</w:t>
            </w:r>
          </w:p>
          <w:p w:rsidR="0029735F" w:rsidRPr="002243D4" w:rsidRDefault="0029735F" w:rsidP="0029735F">
            <w:pPr>
              <w:widowControl w:val="0"/>
              <w:autoSpaceDE w:val="0"/>
              <w:autoSpaceDN w:val="0"/>
            </w:pPr>
            <w:r w:rsidRPr="00922261">
              <w:rPr>
                <w:b/>
                <w:szCs w:val="20"/>
              </w:rPr>
              <w:t xml:space="preserve">Performance </w:t>
            </w:r>
            <w:r w:rsidR="008C5F98">
              <w:rPr>
                <w:b/>
                <w:szCs w:val="20"/>
              </w:rPr>
              <w:t>Criteria 3</w:t>
            </w:r>
            <w:r w:rsidRPr="00922261">
              <w:rPr>
                <w:b/>
                <w:szCs w:val="20"/>
              </w:rPr>
              <w:t>:</w:t>
            </w:r>
            <w:r>
              <w:rPr>
                <w:szCs w:val="20"/>
              </w:rPr>
              <w:t xml:space="preserve"> </w:t>
            </w:r>
            <w:r w:rsidR="008C5F98" w:rsidRPr="00922261">
              <w:rPr>
                <w:b/>
                <w:szCs w:val="20"/>
              </w:rPr>
              <w:t>:</w:t>
            </w:r>
            <w:r w:rsidR="008C5F98" w:rsidRPr="00703968">
              <w:rPr>
                <w:szCs w:val="20"/>
              </w:rPr>
              <w:t xml:space="preserve"> Folder/file of  different </w:t>
            </w:r>
            <w:r w:rsidR="008C5F98" w:rsidRPr="002243D4">
              <w:t>samples</w:t>
            </w:r>
            <w:r w:rsidRPr="002243D4">
              <w:t xml:space="preserve"> using following tie and dye techniques on fabric. 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Folding Technique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Pleating Technique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Web binding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Knotting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Chemical/Shaboori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Twisting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Stitching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Spiral Twisting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Snap fosters</w:t>
            </w:r>
          </w:p>
          <w:p w:rsidR="0029735F" w:rsidRPr="002243D4" w:rsidRDefault="0029735F" w:rsidP="0029735F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Ice dying Technique</w:t>
            </w:r>
          </w:p>
          <w:p w:rsidR="0029735F" w:rsidRPr="00703968" w:rsidRDefault="0029735F" w:rsidP="0004451A">
            <w:pPr>
              <w:keepNext/>
              <w:rPr>
                <w:szCs w:val="20"/>
              </w:rPr>
            </w:pPr>
          </w:p>
          <w:p w:rsidR="0004451A" w:rsidRPr="00703968" w:rsidRDefault="0004451A" w:rsidP="0004451A">
            <w:pPr>
              <w:keepNext/>
              <w:rPr>
                <w:szCs w:val="20"/>
              </w:rPr>
            </w:pPr>
            <w:r w:rsidRPr="00703968">
              <w:rPr>
                <w:b/>
                <w:bCs/>
                <w:szCs w:val="20"/>
              </w:rPr>
              <w:t xml:space="preserve">Performance criteria </w:t>
            </w:r>
            <w:r w:rsidR="00703968" w:rsidRPr="00703968">
              <w:rPr>
                <w:b/>
                <w:bCs/>
                <w:szCs w:val="20"/>
              </w:rPr>
              <w:t>2</w:t>
            </w:r>
            <w:r w:rsidRPr="00703968">
              <w:rPr>
                <w:b/>
                <w:bCs/>
                <w:szCs w:val="20"/>
              </w:rPr>
              <w:t>:</w:t>
            </w:r>
            <w:r w:rsidRPr="00703968">
              <w:rPr>
                <w:szCs w:val="20"/>
              </w:rPr>
              <w:t xml:space="preserve"> Folder/file of  different textile textures</w:t>
            </w:r>
          </w:p>
          <w:p w:rsidR="0004451A" w:rsidRPr="00703968" w:rsidRDefault="0004451A" w:rsidP="0004451A">
            <w:pPr>
              <w:keepNext/>
              <w:rPr>
                <w:szCs w:val="20"/>
              </w:rPr>
            </w:pPr>
            <w:r w:rsidRPr="00703968">
              <w:rPr>
                <w:b/>
                <w:bCs/>
                <w:szCs w:val="20"/>
              </w:rPr>
              <w:t xml:space="preserve">Performance criteria </w:t>
            </w:r>
            <w:r w:rsidR="00703968" w:rsidRPr="00703968">
              <w:rPr>
                <w:b/>
                <w:bCs/>
                <w:szCs w:val="20"/>
              </w:rPr>
              <w:t>3</w:t>
            </w:r>
            <w:r w:rsidRPr="00703968">
              <w:rPr>
                <w:b/>
                <w:bCs/>
                <w:szCs w:val="20"/>
              </w:rPr>
              <w:t>:</w:t>
            </w:r>
            <w:r w:rsidRPr="00703968">
              <w:rPr>
                <w:szCs w:val="20"/>
              </w:rPr>
              <w:t xml:space="preserve"> Folder/file of advance machine embroidery</w:t>
            </w:r>
          </w:p>
          <w:p w:rsidR="001C315C" w:rsidRDefault="00703968" w:rsidP="00703968">
            <w:pPr>
              <w:keepNext/>
              <w:rPr>
                <w:bCs/>
              </w:rPr>
            </w:pPr>
            <w:r w:rsidRPr="00703968">
              <w:rPr>
                <w:b/>
                <w:bCs/>
                <w:szCs w:val="20"/>
              </w:rPr>
              <w:t>Performance criteria 4:</w:t>
            </w:r>
            <w:r>
              <w:rPr>
                <w:b/>
                <w:szCs w:val="20"/>
              </w:rPr>
              <w:t xml:space="preserve"> </w:t>
            </w:r>
            <w:r>
              <w:rPr>
                <w:szCs w:val="20"/>
              </w:rPr>
              <w:t xml:space="preserve">Folder/file of </w:t>
            </w:r>
            <w:r w:rsidRPr="00C14BC7">
              <w:rPr>
                <w:bCs/>
              </w:rPr>
              <w:t xml:space="preserve">Variations of </w:t>
            </w:r>
            <w:r>
              <w:rPr>
                <w:bCs/>
              </w:rPr>
              <w:t>female s</w:t>
            </w:r>
            <w:r w:rsidRPr="00C14BC7">
              <w:rPr>
                <w:bCs/>
              </w:rPr>
              <w:t>kirt</w:t>
            </w:r>
            <w:r>
              <w:rPr>
                <w:bCs/>
              </w:rPr>
              <w:t>/shirt/sleeves/bottoms</w:t>
            </w:r>
          </w:p>
          <w:p w:rsidR="00703968" w:rsidRDefault="00703968" w:rsidP="00703968">
            <w:pPr>
              <w:keepNext/>
              <w:rPr>
                <w:bCs/>
              </w:rPr>
            </w:pPr>
            <w:r w:rsidRPr="00703968">
              <w:rPr>
                <w:b/>
                <w:bCs/>
                <w:szCs w:val="20"/>
              </w:rPr>
              <w:t>Performance criteria 5:</w:t>
            </w:r>
            <w:r>
              <w:rPr>
                <w:b/>
                <w:szCs w:val="20"/>
              </w:rPr>
              <w:t xml:space="preserve"> </w:t>
            </w:r>
            <w:r>
              <w:rPr>
                <w:szCs w:val="20"/>
              </w:rPr>
              <w:t>Folder/file of</w:t>
            </w:r>
            <w:r w:rsidRPr="002043A3">
              <w:rPr>
                <w:b/>
              </w:rPr>
              <w:t xml:space="preserve"> </w:t>
            </w:r>
            <w:r w:rsidRPr="00CE7969">
              <w:rPr>
                <w:bCs/>
              </w:rPr>
              <w:t>Men’s Basic Bodice Block</w:t>
            </w:r>
            <w:r>
              <w:rPr>
                <w:bCs/>
              </w:rPr>
              <w:t>/</w:t>
            </w:r>
            <w:r w:rsidRPr="0090268B">
              <w:rPr>
                <w:bCs/>
              </w:rPr>
              <w:t xml:space="preserve"> Trouser/ Jacket/ Men’s Wear</w:t>
            </w:r>
          </w:p>
          <w:p w:rsidR="00703968" w:rsidRPr="008C520B" w:rsidRDefault="00703968" w:rsidP="00703968">
            <w:pPr>
              <w:keepNext/>
            </w:pPr>
            <w:r w:rsidRPr="00703968">
              <w:rPr>
                <w:b/>
                <w:bCs/>
                <w:szCs w:val="20"/>
              </w:rPr>
              <w:t>Performance criteria 6:</w:t>
            </w:r>
            <w:r>
              <w:rPr>
                <w:b/>
                <w:szCs w:val="20"/>
              </w:rPr>
              <w:t xml:space="preserve"> </w:t>
            </w:r>
            <w:r>
              <w:rPr>
                <w:szCs w:val="20"/>
              </w:rPr>
              <w:t>Folder</w:t>
            </w:r>
            <w:r w:rsidRPr="008C520B">
              <w:rPr>
                <w:szCs w:val="20"/>
              </w:rPr>
              <w:t xml:space="preserve">/file of kids </w:t>
            </w:r>
            <w:r w:rsidRPr="008C520B">
              <w:t>Sleeves Block/ Basic Bodice Block/ Basic Trouser Block/ Kid’s Wear</w:t>
            </w:r>
          </w:p>
          <w:p w:rsidR="00703968" w:rsidRDefault="00703968" w:rsidP="00703968">
            <w:pPr>
              <w:keepNext/>
            </w:pPr>
            <w:r w:rsidRPr="00703968">
              <w:rPr>
                <w:b/>
                <w:bCs/>
                <w:szCs w:val="20"/>
              </w:rPr>
              <w:t>Performance criteria 7:</w:t>
            </w:r>
            <w:r w:rsidRPr="008C520B">
              <w:rPr>
                <w:szCs w:val="20"/>
              </w:rPr>
              <w:t xml:space="preserve"> Folder/file </w:t>
            </w:r>
            <w:r w:rsidRPr="008C520B">
              <w:t>Grading of Basic Blocks</w:t>
            </w:r>
          </w:p>
          <w:p w:rsidR="00703968" w:rsidRDefault="00703968" w:rsidP="00703968">
            <w:pPr>
              <w:keepNext/>
            </w:pPr>
            <w:r w:rsidRPr="00703968">
              <w:rPr>
                <w:b/>
                <w:bCs/>
                <w:szCs w:val="20"/>
              </w:rPr>
              <w:t>Performance criteria 8:</w:t>
            </w:r>
            <w:r w:rsidRPr="008C520B">
              <w:rPr>
                <w:szCs w:val="20"/>
              </w:rPr>
              <w:t xml:space="preserve"> </w:t>
            </w:r>
            <w:r w:rsidRPr="005C10C5">
              <w:t xml:space="preserve">Report on possible emergency procedures at </w:t>
            </w:r>
            <w:r>
              <w:t>fashion and textile industry</w:t>
            </w:r>
            <w:r w:rsidRPr="005C10C5">
              <w:t>.</w:t>
            </w:r>
          </w:p>
          <w:p w:rsidR="00703968" w:rsidRDefault="00703968" w:rsidP="00703968">
            <w:pPr>
              <w:keepNext/>
              <w:rPr>
                <w:color w:val="000000" w:themeColor="text1"/>
                <w:szCs w:val="20"/>
              </w:rPr>
            </w:pPr>
            <w:r w:rsidRPr="00703968">
              <w:rPr>
                <w:b/>
                <w:bCs/>
                <w:szCs w:val="20"/>
              </w:rPr>
              <w:t>Performance criteria 9:</w:t>
            </w:r>
            <w:r w:rsidRPr="008C520B">
              <w:rPr>
                <w:szCs w:val="20"/>
              </w:rPr>
              <w:t xml:space="preserve"> </w:t>
            </w:r>
            <w:r w:rsidRPr="00CC27FB">
              <w:rPr>
                <w:szCs w:val="20"/>
              </w:rPr>
              <w:t>Report on</w:t>
            </w:r>
            <w:r w:rsidRPr="00E21EA2">
              <w:rPr>
                <w:szCs w:val="20"/>
              </w:rPr>
              <w:t xml:space="preserve"> </w:t>
            </w:r>
            <w:r>
              <w:rPr>
                <w:color w:val="000000" w:themeColor="text1"/>
                <w:szCs w:val="20"/>
              </w:rPr>
              <w:t>t</w:t>
            </w:r>
            <w:r w:rsidRPr="00FC2C28">
              <w:rPr>
                <w:color w:val="000000" w:themeColor="text1"/>
                <w:szCs w:val="20"/>
              </w:rPr>
              <w:t>ypical barriers to implementing policies and procedures in an organization.</w:t>
            </w:r>
          </w:p>
          <w:p w:rsidR="00026C7C" w:rsidRPr="00026C7C" w:rsidRDefault="00703968" w:rsidP="00703968">
            <w:pPr>
              <w:keepNext/>
              <w:rPr>
                <w:color w:val="000000" w:themeColor="text1"/>
                <w:szCs w:val="20"/>
              </w:rPr>
            </w:pPr>
            <w:r w:rsidRPr="00703968">
              <w:rPr>
                <w:b/>
                <w:bCs/>
                <w:szCs w:val="20"/>
              </w:rPr>
              <w:t>Performance criteria 10:</w:t>
            </w:r>
            <w:r>
              <w:rPr>
                <w:color w:val="000000" w:themeColor="text1"/>
                <w:szCs w:val="20"/>
              </w:rPr>
              <w:t xml:space="preserve"> Report on a long term personal budget and future finances</w:t>
            </w:r>
          </w:p>
        </w:tc>
      </w:tr>
      <w:tr w:rsidR="0008140F" w:rsidRPr="00245AB3" w:rsidTr="00703968">
        <w:trPr>
          <w:cantSplit/>
        </w:trPr>
        <w:tc>
          <w:tcPr>
            <w:tcW w:w="1311" w:type="dxa"/>
            <w:tcBorders>
              <w:top w:val="nil"/>
            </w:tcBorders>
            <w:vAlign w:val="center"/>
          </w:tcPr>
          <w:p w:rsidR="0008140F" w:rsidRPr="00245AB3" w:rsidRDefault="0008140F" w:rsidP="008D09D4">
            <w:pPr>
              <w:keepNext/>
              <w:rPr>
                <w:szCs w:val="20"/>
              </w:rPr>
            </w:pPr>
          </w:p>
        </w:tc>
        <w:tc>
          <w:tcPr>
            <w:tcW w:w="7745" w:type="dxa"/>
            <w:vMerge/>
          </w:tcPr>
          <w:p w:rsidR="0008140F" w:rsidRPr="00245AB3" w:rsidRDefault="0008140F" w:rsidP="00EA1DD7">
            <w:pPr>
              <w:keepNext/>
              <w:rPr>
                <w:b/>
                <w:szCs w:val="20"/>
              </w:rPr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9D1250" w:rsidTr="008D09D4">
        <w:trPr>
          <w:trHeight w:val="802"/>
        </w:trPr>
        <w:tc>
          <w:tcPr>
            <w:tcW w:w="1699" w:type="dxa"/>
            <w:vAlign w:val="center"/>
          </w:tcPr>
          <w:p w:rsidR="00B95B90" w:rsidRPr="009D1250" w:rsidRDefault="00B95B90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Pr="009D1250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D1250">
              <w:rPr>
                <w:szCs w:val="20"/>
              </w:rPr>
              <w:t xml:space="preserve">Name: </w:t>
            </w:r>
            <w:r w:rsidR="005A411B"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 xml:space="preserve">Registration/Roll Number: </w:t>
            </w:r>
            <w:r w:rsidR="005A411B" w:rsidRPr="009D1250">
              <w:rPr>
                <w:szCs w:val="20"/>
              </w:rPr>
              <w:tab/>
            </w:r>
          </w:p>
          <w:p w:rsidR="00B95B90" w:rsidRPr="009D1250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D1250">
              <w:rPr>
                <w:szCs w:val="20"/>
              </w:rPr>
              <w:t>Candidate Signature:</w:t>
            </w:r>
            <w:r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ab/>
            </w:r>
          </w:p>
        </w:tc>
      </w:tr>
      <w:tr w:rsidR="00B95B90" w:rsidRPr="009D1250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Pr="009D1250" w:rsidRDefault="00B95B90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Pr="009D1250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9D1250">
              <w:rPr>
                <w:szCs w:val="20"/>
              </w:rPr>
              <w:t>COMPETENT</w:t>
            </w:r>
            <w:r w:rsidR="00917C4C" w:rsidRPr="009D1250">
              <w:rPr>
                <w:szCs w:val="20"/>
              </w:rPr>
              <w:t xml:space="preserve"> </w:t>
            </w:r>
            <w:r w:rsidR="00D61822" w:rsidRPr="009D1250">
              <w:rPr>
                <w:szCs w:val="20"/>
              </w:rPr>
              <w:sym w:font="Wingdings" w:char="F06F"/>
            </w:r>
            <w:r w:rsidR="00DB0616"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>NOT YET COMPETENT</w:t>
            </w:r>
            <w:r w:rsidR="00D61822" w:rsidRPr="009D1250">
              <w:rPr>
                <w:szCs w:val="20"/>
              </w:rPr>
              <w:t xml:space="preserve"> </w:t>
            </w:r>
            <w:r w:rsidR="00D61822" w:rsidRPr="009D1250">
              <w:rPr>
                <w:szCs w:val="20"/>
              </w:rPr>
              <w:sym w:font="Wingdings" w:char="F06F"/>
            </w:r>
          </w:p>
          <w:p w:rsidR="00B95B90" w:rsidRPr="009D1250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D1250">
              <w:rPr>
                <w:szCs w:val="20"/>
              </w:rPr>
              <w:t>Name of the Assessor</w:t>
            </w:r>
            <w:r w:rsidR="00FF3B8A" w:rsidRPr="009D1250">
              <w:rPr>
                <w:szCs w:val="20"/>
              </w:rPr>
              <w:t>:</w:t>
            </w:r>
            <w:r w:rsidR="00FF3B8A"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>Assessor’s code:</w:t>
            </w:r>
            <w:r w:rsidR="00FF3B8A" w:rsidRPr="009D1250">
              <w:rPr>
                <w:szCs w:val="20"/>
              </w:rPr>
              <w:tab/>
            </w:r>
          </w:p>
          <w:p w:rsidR="00B95B90" w:rsidRPr="009D1250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D1250">
              <w:rPr>
                <w:szCs w:val="20"/>
              </w:rPr>
              <w:t xml:space="preserve">Signature of the </w:t>
            </w:r>
            <w:r w:rsidR="00FF3B8A" w:rsidRPr="009D1250">
              <w:rPr>
                <w:szCs w:val="20"/>
              </w:rPr>
              <w:br/>
            </w:r>
            <w:r w:rsidRPr="009D1250">
              <w:rPr>
                <w:szCs w:val="20"/>
              </w:rPr>
              <w:t>Assessor:</w:t>
            </w:r>
            <w:r w:rsidR="00FF3B8A" w:rsidRPr="009D1250">
              <w:rPr>
                <w:szCs w:val="20"/>
              </w:rPr>
              <w:tab/>
            </w:r>
            <w:r w:rsidR="00FF3B8A" w:rsidRPr="009D1250">
              <w:rPr>
                <w:szCs w:val="20"/>
              </w:rPr>
              <w:tab/>
            </w:r>
          </w:p>
        </w:tc>
      </w:tr>
      <w:tr w:rsidR="007C07E4" w:rsidRPr="009D1250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9D1250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9D1250" w:rsidTr="008D09D4">
        <w:tc>
          <w:tcPr>
            <w:tcW w:w="9468" w:type="dxa"/>
            <w:gridSpan w:val="9"/>
            <w:vAlign w:val="center"/>
          </w:tcPr>
          <w:p w:rsidR="004368A8" w:rsidRPr="009D1250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9D1250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9D1250" w:rsidTr="008D09D4">
        <w:tc>
          <w:tcPr>
            <w:tcW w:w="3156" w:type="dxa"/>
            <w:gridSpan w:val="2"/>
            <w:vAlign w:val="center"/>
          </w:tcPr>
          <w:p w:rsidR="00634919" w:rsidRPr="009D1250" w:rsidRDefault="00634919" w:rsidP="008D09D4">
            <w:pPr>
              <w:jc w:val="center"/>
              <w:rPr>
                <w:b/>
                <w:szCs w:val="20"/>
              </w:rPr>
            </w:pPr>
            <w:r w:rsidRPr="009D1250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9D1250" w:rsidRDefault="00634919" w:rsidP="008D09D4">
            <w:pPr>
              <w:jc w:val="center"/>
              <w:rPr>
                <w:b/>
                <w:szCs w:val="20"/>
              </w:rPr>
            </w:pPr>
            <w:r w:rsidRPr="009D1250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9D1250" w:rsidRDefault="00634919" w:rsidP="008D09D4">
            <w:pPr>
              <w:jc w:val="center"/>
              <w:rPr>
                <w:b/>
                <w:szCs w:val="20"/>
              </w:rPr>
            </w:pPr>
            <w:r w:rsidRPr="009D1250">
              <w:rPr>
                <w:b/>
                <w:szCs w:val="20"/>
              </w:rPr>
              <w:t>Result</w:t>
            </w:r>
          </w:p>
        </w:tc>
      </w:tr>
      <w:tr w:rsidR="008407CD" w:rsidRPr="009D1250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9D1250" w:rsidRDefault="008407CD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Not Yet Competent</w:t>
            </w:r>
          </w:p>
        </w:tc>
      </w:tr>
      <w:tr w:rsidR="00296B01" w:rsidRPr="009D1250" w:rsidTr="003C3031">
        <w:tc>
          <w:tcPr>
            <w:tcW w:w="3156" w:type="dxa"/>
            <w:gridSpan w:val="2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3C3031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9D1250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</w:p>
        </w:tc>
      </w:tr>
      <w:tr w:rsidR="00296B01" w:rsidRPr="009D1250" w:rsidTr="008D09D4">
        <w:tc>
          <w:tcPr>
            <w:tcW w:w="3156" w:type="dxa"/>
            <w:gridSpan w:val="2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3C3031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3C3031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:rsidR="00296B01" w:rsidRPr="009D1250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</w:p>
        </w:tc>
      </w:tr>
      <w:tr w:rsidR="00296B01" w:rsidRPr="009D1250" w:rsidTr="008D09D4">
        <w:tc>
          <w:tcPr>
            <w:tcW w:w="3156" w:type="dxa"/>
            <w:gridSpan w:val="2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  <w:r w:rsidRPr="009D1250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</w:tcPr>
          <w:p w:rsidR="00296B01" w:rsidRPr="003C3031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3C3031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2" w:type="dxa"/>
            <w:shd w:val="clear" w:color="auto" w:fill="D9D9D9"/>
          </w:tcPr>
          <w:p w:rsidR="00296B01" w:rsidRPr="009D1250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9D1250" w:rsidRDefault="00296B01" w:rsidP="008D09D4">
            <w:pPr>
              <w:rPr>
                <w:szCs w:val="20"/>
              </w:rPr>
            </w:pPr>
          </w:p>
        </w:tc>
      </w:tr>
    </w:tbl>
    <w:p w:rsidR="00F47217" w:rsidRDefault="00F47217">
      <w:pPr>
        <w:spacing w:before="0" w:after="160" w:line="259" w:lineRule="auto"/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8D09D4" w:rsidTr="008D09D4">
        <w:trPr>
          <w:trHeight w:val="300"/>
        </w:trPr>
        <w:tc>
          <w:tcPr>
            <w:tcW w:w="9464" w:type="dxa"/>
            <w:gridSpan w:val="7"/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Each Assessment Task (with performance criteria)</w:t>
            </w:r>
          </w:p>
        </w:tc>
      </w:tr>
      <w:tr w:rsidR="00B15FAB" w:rsidRPr="008D09D4" w:rsidTr="008D09D4">
        <w:trPr>
          <w:trHeight w:val="300"/>
        </w:trPr>
        <w:tc>
          <w:tcPr>
            <w:tcW w:w="4248" w:type="dxa"/>
            <w:gridSpan w:val="3"/>
          </w:tcPr>
          <w:p w:rsidR="00B15FAB" w:rsidRPr="00703968" w:rsidRDefault="00B15FAB" w:rsidP="008D09D4">
            <w:pPr>
              <w:keepNext/>
              <w:rPr>
                <w:b/>
                <w:szCs w:val="20"/>
              </w:rPr>
            </w:pPr>
            <w:r w:rsidRPr="00703968">
              <w:rPr>
                <w:b/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703968" w:rsidRDefault="00B15FAB" w:rsidP="008D09D4">
            <w:pPr>
              <w:keepNext/>
              <w:rPr>
                <w:b/>
                <w:szCs w:val="20"/>
              </w:rPr>
            </w:pPr>
            <w:r w:rsidRPr="00703968">
              <w:rPr>
                <w:b/>
                <w:szCs w:val="20"/>
              </w:rPr>
              <w:t>Description of assessment task 1</w:t>
            </w:r>
          </w:p>
          <w:p w:rsidR="00B15FAB" w:rsidRPr="00C04F30" w:rsidRDefault="00C80D58" w:rsidP="00C04F30">
            <w:pPr>
              <w:pStyle w:val="ListParagraph"/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Cs/>
                <w:szCs w:val="20"/>
              </w:rPr>
            </w:pPr>
            <w:r w:rsidRPr="009D1250">
              <w:rPr>
                <w:rFonts w:cs="Arial"/>
                <w:bCs/>
                <w:szCs w:val="20"/>
              </w:rPr>
              <w:t>Candidate is required to draw female fashion figure using warm/cool colour scheme and medium assigned by assessor.</w:t>
            </w:r>
            <w:r w:rsidRPr="00245AB3">
              <w:rPr>
                <w:rFonts w:cs="Arial"/>
                <w:b/>
                <w:szCs w:val="20"/>
              </w:rPr>
              <w:t xml:space="preserve">                  </w:t>
            </w:r>
          </w:p>
        </w:tc>
      </w:tr>
      <w:tr w:rsidR="00B15FAB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Remarks</w:t>
            </w: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04F30" w:rsidRPr="00703968" w:rsidRDefault="00C04F30" w:rsidP="00703968">
            <w:pPr>
              <w:pStyle w:val="ListParagraph"/>
              <w:keepNext/>
              <w:numPr>
                <w:ilvl w:val="0"/>
                <w:numId w:val="35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C04F30" w:rsidRPr="0003058C" w:rsidRDefault="00C04F30" w:rsidP="00C04F30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</w:rPr>
            </w:pPr>
            <w:r w:rsidRPr="0003058C">
              <w:rPr>
                <w:rFonts w:eastAsia="Calibri"/>
              </w:rPr>
              <w:t xml:space="preserve">Draw </w:t>
            </w:r>
            <w:r w:rsidRPr="0003058C">
              <w:rPr>
                <w:b/>
              </w:rPr>
              <w:t>f</w:t>
            </w:r>
            <w:r w:rsidRPr="0003058C">
              <w:rPr>
                <w:rFonts w:eastAsia="Calibri"/>
              </w:rPr>
              <w:t>emale fashion figure:</w:t>
            </w:r>
          </w:p>
          <w:p w:rsidR="00C04F30" w:rsidRPr="00DF2FD5" w:rsidRDefault="00C04F30" w:rsidP="00324F2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rFonts w:eastAsia="Calibri"/>
              </w:rPr>
            </w:pPr>
            <w:r w:rsidRPr="00DF2FD5">
              <w:rPr>
                <w:rFonts w:eastAsia="Calibri"/>
              </w:rPr>
              <w:t xml:space="preserve">Front pose </w:t>
            </w:r>
          </w:p>
          <w:p w:rsidR="00C04F30" w:rsidRPr="00DF2FD5" w:rsidRDefault="00C04F30" w:rsidP="00324F2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rFonts w:eastAsia="Calibri"/>
              </w:rPr>
            </w:pPr>
            <w:r w:rsidRPr="00DF2FD5">
              <w:rPr>
                <w:rFonts w:eastAsia="Calibri"/>
              </w:rPr>
              <w:t xml:space="preserve">Side pose </w:t>
            </w:r>
          </w:p>
          <w:p w:rsidR="00C04F30" w:rsidRPr="00C04F30" w:rsidRDefault="00C04F30" w:rsidP="00324F2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rFonts w:eastAsia="Calibri"/>
              </w:rPr>
            </w:pPr>
            <w:r w:rsidRPr="00DF2FD5">
              <w:rPr>
                <w:rFonts w:eastAsia="Calibri"/>
              </w:rPr>
              <w:t>Three Quarter Pose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04F30" w:rsidRPr="00703968" w:rsidRDefault="00C04F30" w:rsidP="00703968">
            <w:pPr>
              <w:pStyle w:val="ListParagraph"/>
              <w:keepNext/>
              <w:numPr>
                <w:ilvl w:val="0"/>
                <w:numId w:val="35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  <w:r w:rsidRPr="0087462C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  <w:tc>
          <w:tcPr>
            <w:tcW w:w="632" w:type="dxa"/>
            <w:vAlign w:val="center"/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04F30" w:rsidRPr="00703968" w:rsidRDefault="00C04F30" w:rsidP="00703968">
            <w:pPr>
              <w:pStyle w:val="ListParagraph"/>
              <w:keepNext/>
              <w:numPr>
                <w:ilvl w:val="0"/>
                <w:numId w:val="35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  <w:r w:rsidRPr="0087462C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vAlign w:val="center"/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04F30" w:rsidRPr="00703968" w:rsidRDefault="00C04F30" w:rsidP="00703968">
            <w:pPr>
              <w:pStyle w:val="ListParagraph"/>
              <w:keepNext/>
              <w:numPr>
                <w:ilvl w:val="0"/>
                <w:numId w:val="35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  <w:r w:rsidRPr="005D6D3E">
              <w:rPr>
                <w:szCs w:val="20"/>
              </w:rPr>
              <w:t>Identify the workplace policy &amp; procedures</w:t>
            </w:r>
          </w:p>
        </w:tc>
        <w:tc>
          <w:tcPr>
            <w:tcW w:w="632" w:type="dxa"/>
            <w:vAlign w:val="center"/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C04F30" w:rsidRPr="009D1250" w:rsidRDefault="00C04F30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</w:p>
        </w:tc>
      </w:tr>
      <w:tr w:rsidR="00B15FAB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9D1250" w:rsidRDefault="00B15FAB" w:rsidP="000D7337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Competent </w:t>
            </w:r>
            <w:r w:rsidR="007C6098" w:rsidRPr="009D1250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9D1250" w:rsidRDefault="00B15FAB" w:rsidP="000D7337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Not Yet Competent </w:t>
            </w:r>
            <w:r w:rsidR="00772262" w:rsidRPr="009D1250">
              <w:rPr>
                <w:szCs w:val="20"/>
              </w:rPr>
              <w:sym w:font="Wingdings" w:char="F06F"/>
            </w:r>
          </w:p>
        </w:tc>
      </w:tr>
    </w:tbl>
    <w:p w:rsidR="00B15FAB" w:rsidRDefault="00B15FAB" w:rsidP="00B15FAB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8D09D4" w:rsidTr="008D09D4">
        <w:trPr>
          <w:trHeight w:val="300"/>
        </w:trPr>
        <w:tc>
          <w:tcPr>
            <w:tcW w:w="4248" w:type="dxa"/>
            <w:gridSpan w:val="3"/>
          </w:tcPr>
          <w:p w:rsidR="00DE7C44" w:rsidRPr="00703968" w:rsidRDefault="00DE7C44" w:rsidP="008D09D4">
            <w:pPr>
              <w:keepNext/>
              <w:rPr>
                <w:b/>
                <w:szCs w:val="20"/>
              </w:rPr>
            </w:pPr>
            <w:r w:rsidRPr="00703968">
              <w:rPr>
                <w:b/>
                <w:szCs w:val="20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:rsidR="00DE7C44" w:rsidRPr="00703968" w:rsidRDefault="00DE7C44" w:rsidP="008D09D4">
            <w:pPr>
              <w:keepNext/>
              <w:rPr>
                <w:b/>
                <w:szCs w:val="20"/>
              </w:rPr>
            </w:pPr>
            <w:r w:rsidRPr="00703968">
              <w:rPr>
                <w:b/>
                <w:szCs w:val="20"/>
              </w:rPr>
              <w:t>Description of assessment task 2</w:t>
            </w:r>
          </w:p>
          <w:p w:rsidR="00C80D58" w:rsidRPr="00C80D58" w:rsidRDefault="00C80D58" w:rsidP="00C80D58">
            <w:pPr>
              <w:pStyle w:val="ListParagraph"/>
              <w:rPr>
                <w:rFonts w:cs="Arial"/>
                <w:bCs/>
                <w:szCs w:val="20"/>
              </w:rPr>
            </w:pPr>
            <w:r w:rsidRPr="00245AB3">
              <w:rPr>
                <w:rFonts w:cs="Arial"/>
                <w:bCs/>
                <w:szCs w:val="20"/>
              </w:rPr>
              <w:t xml:space="preserve">Candidate is required to prepare female yoke shirt </w:t>
            </w:r>
            <w:r>
              <w:rPr>
                <w:rFonts w:cs="Arial"/>
                <w:bCs/>
                <w:szCs w:val="20"/>
              </w:rPr>
              <w:t xml:space="preserve"> </w:t>
            </w:r>
            <w:r w:rsidRPr="00245AB3">
              <w:rPr>
                <w:rFonts w:cs="Arial"/>
                <w:bCs/>
                <w:szCs w:val="20"/>
              </w:rPr>
              <w:t>with  below specifications:</w:t>
            </w:r>
            <w:r w:rsidRPr="00245AB3">
              <w:rPr>
                <w:rFonts w:cs="Arial"/>
                <w:b/>
                <w:szCs w:val="20"/>
              </w:rPr>
              <w:t xml:space="preserve"> </w:t>
            </w:r>
          </w:p>
          <w:p w:rsidR="00C80D58" w:rsidRPr="00245AB3" w:rsidRDefault="00C80D58" w:rsidP="00324F2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Cs/>
                <w:szCs w:val="20"/>
              </w:rPr>
            </w:pPr>
            <w:r w:rsidRPr="00245AB3">
              <w:rPr>
                <w:rFonts w:cs="Arial"/>
                <w:bCs/>
                <w:szCs w:val="20"/>
              </w:rPr>
              <w:t>Any two  embroidery stitches</w:t>
            </w:r>
          </w:p>
          <w:p w:rsidR="00C80D58" w:rsidRPr="00245AB3" w:rsidRDefault="00C80D58" w:rsidP="00324F2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Cs/>
                <w:szCs w:val="20"/>
              </w:rPr>
            </w:pPr>
            <w:r w:rsidRPr="00245AB3">
              <w:rPr>
                <w:rFonts w:cs="Arial"/>
                <w:bCs/>
                <w:szCs w:val="20"/>
              </w:rPr>
              <w:t>Tie and dye/ block printing</w:t>
            </w:r>
          </w:p>
          <w:p w:rsidR="00DE7C44" w:rsidRPr="00C80D58" w:rsidRDefault="00C80D58" w:rsidP="00324F2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Cs/>
                <w:szCs w:val="20"/>
              </w:rPr>
            </w:pPr>
            <w:r w:rsidRPr="00245AB3">
              <w:rPr>
                <w:rFonts w:cs="Arial"/>
                <w:bCs/>
                <w:szCs w:val="20"/>
              </w:rPr>
              <w:t xml:space="preserve">Already constructed pattern </w:t>
            </w:r>
          </w:p>
        </w:tc>
      </w:tr>
      <w:tr w:rsidR="00DE7C44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9D1250" w:rsidRDefault="00DE7C44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9D1250" w:rsidRDefault="00DE7C44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9D1250" w:rsidRDefault="00DE7C44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9D1250" w:rsidRDefault="00DE7C44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Remarks</w:t>
            </w: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  <w:r w:rsidRPr="002243D4">
              <w:t>Prepare a product using textile printing techniques</w:t>
            </w:r>
            <w:r w:rsidRPr="002243D4">
              <w:rPr>
                <w:b/>
                <w:szCs w:val="20"/>
              </w:rPr>
              <w:t xml:space="preserve">                              </w:t>
            </w:r>
            <w:r w:rsidRPr="002243D4">
              <w:rPr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 w:val="restart"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  <w:r w:rsidRPr="002243D4">
              <w:t>Make a design for embroidery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2243D4" w:rsidRDefault="00C04F30" w:rsidP="00AB3851">
            <w:pPr>
              <w:autoSpaceDE w:val="0"/>
              <w:autoSpaceDN w:val="0"/>
              <w:adjustRightInd w:val="0"/>
              <w:spacing w:before="0" w:after="0"/>
            </w:pPr>
            <w:r w:rsidRPr="002243D4">
              <w:t>Trace a design for embroidery on tracing paper using following techniques: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</w:pPr>
            <w:r w:rsidRPr="002243D4">
              <w:t>Punching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</w:pPr>
            <w:r w:rsidRPr="002243D4">
              <w:t>Tracing table</w:t>
            </w:r>
          </w:p>
          <w:p w:rsidR="00C04F30" w:rsidRPr="00AB3851" w:rsidRDefault="00C04F30" w:rsidP="00324F2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</w:pPr>
            <w:r w:rsidRPr="002243D4">
              <w:t>Carbon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  <w:r w:rsidRPr="002243D4">
              <w:t>Transfer a design for embroidery on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2243D4" w:rsidRDefault="00C04F30" w:rsidP="00AB3851">
            <w:pPr>
              <w:autoSpaceDE w:val="0"/>
              <w:autoSpaceDN w:val="0"/>
              <w:adjustRightInd w:val="0"/>
              <w:spacing w:before="0" w:after="0"/>
            </w:pPr>
            <w:r w:rsidRPr="002243D4">
              <w:t>Make embroidery samples of 5x5 inches using following hand embroidery stitches: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Running/skip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Chain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Open Chain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Stem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Back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Shadow work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Herringbone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Cross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Blanket stitch/Buttonhole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 xml:space="preserve">Filling stitch 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Satin stitch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Lazy daisy stitch</w:t>
            </w:r>
          </w:p>
          <w:p w:rsidR="00C04F30" w:rsidRPr="002243D4" w:rsidRDefault="00C04F30" w:rsidP="00324F2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0" w:after="0"/>
              <w:contextualSpacing w:val="0"/>
            </w:pPr>
            <w:r w:rsidRPr="002243D4">
              <w:t>Feather Stitch</w:t>
            </w:r>
          </w:p>
          <w:p w:rsidR="00C04F30" w:rsidRPr="002243D4" w:rsidRDefault="00C04F30" w:rsidP="00324F2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0" w:after="0"/>
              <w:contextualSpacing w:val="0"/>
            </w:pPr>
            <w:r w:rsidRPr="002243D4">
              <w:t>French knots</w:t>
            </w:r>
          </w:p>
          <w:p w:rsidR="00C04F30" w:rsidRPr="00AB3851" w:rsidRDefault="00C04F30" w:rsidP="00324F2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Short &amp; long stitch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9D1250" w:rsidRDefault="00C04F30" w:rsidP="008D09D4">
            <w:pPr>
              <w:keepNext/>
              <w:rPr>
                <w:szCs w:val="20"/>
              </w:rPr>
            </w:pPr>
            <w:r w:rsidRPr="002243D4">
              <w:t>Prepare a product using different hand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 w:val="restart"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2243D4" w:rsidRDefault="00C04F30" w:rsidP="00AB3851">
            <w:pPr>
              <w:autoSpaceDE w:val="0"/>
              <w:autoSpaceDN w:val="0"/>
              <w:adjustRightInd w:val="0"/>
              <w:spacing w:before="0" w:after="0"/>
            </w:pPr>
            <w:r w:rsidRPr="002243D4">
              <w:t>Draft &amp; Cut round yoke shirt using basic bodice block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Trace basic bodice block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Manipulate the pattern according to style requirement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Perform labeling of the pattern</w:t>
            </w:r>
          </w:p>
          <w:p w:rsidR="00C04F30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Add seam allowance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Apply notches</w:t>
            </w:r>
          </w:p>
          <w:p w:rsidR="00C04F30" w:rsidRPr="00AB3851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243D4">
              <w:t>Cut the pattern pieces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C04F30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04F30" w:rsidRPr="00026C7C" w:rsidRDefault="00C04F30" w:rsidP="00026C7C">
            <w:pPr>
              <w:pStyle w:val="ListParagraph"/>
              <w:keepNext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C04F30" w:rsidRPr="002243D4" w:rsidRDefault="00C04F30" w:rsidP="003A2D54">
            <w:pPr>
              <w:autoSpaceDE w:val="0"/>
              <w:autoSpaceDN w:val="0"/>
              <w:adjustRightInd w:val="0"/>
              <w:spacing w:before="0" w:after="0"/>
            </w:pPr>
            <w:r w:rsidRPr="002243D4">
              <w:t>Draft &amp; Cut Balloon Sleeves using basic sleeve block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1080"/>
              <w:contextualSpacing w:val="0"/>
            </w:pPr>
            <w:r w:rsidRPr="002243D4">
              <w:t>Trace basic Sleeve block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1080"/>
              <w:contextualSpacing w:val="0"/>
            </w:pPr>
            <w:r w:rsidRPr="002243D4">
              <w:t>Manipulate the pattern according to style requirement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1080"/>
              <w:contextualSpacing w:val="0"/>
            </w:pPr>
            <w:r w:rsidRPr="002243D4">
              <w:t>Perform labeling of the pattern</w:t>
            </w:r>
          </w:p>
          <w:p w:rsidR="00C04F30" w:rsidRPr="002243D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1080"/>
              <w:contextualSpacing w:val="0"/>
            </w:pPr>
            <w:r w:rsidRPr="002243D4">
              <w:t>Add seam allowance</w:t>
            </w:r>
          </w:p>
          <w:p w:rsidR="00C04F30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1080"/>
              <w:contextualSpacing w:val="0"/>
            </w:pPr>
            <w:r w:rsidRPr="002243D4">
              <w:t>Apply notches</w:t>
            </w:r>
          </w:p>
          <w:p w:rsidR="00C04F30" w:rsidRPr="003A2D54" w:rsidRDefault="00C04F30" w:rsidP="00324F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1080"/>
              <w:contextualSpacing w:val="0"/>
            </w:pPr>
            <w:r w:rsidRPr="002243D4">
              <w:t>Cut the pattern pieces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4F30" w:rsidRPr="008D09D4" w:rsidRDefault="00C04F30" w:rsidP="008D09D4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525" w:type="dxa"/>
            <w:vMerge/>
          </w:tcPr>
          <w:p w:rsidR="00C04F30" w:rsidRPr="008D09D4" w:rsidRDefault="00C04F30" w:rsidP="008D09D4">
            <w:pPr>
              <w:keepNext/>
              <w:rPr>
                <w:sz w:val="24"/>
              </w:rPr>
            </w:pPr>
          </w:p>
        </w:tc>
      </w:tr>
      <w:tr w:rsidR="002243D4" w:rsidRPr="008D09D4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2243D4" w:rsidRPr="009D1250" w:rsidRDefault="002243D4" w:rsidP="00D12889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Competent </w:t>
            </w:r>
            <w:r w:rsidRPr="009D1250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2243D4" w:rsidRPr="009D1250" w:rsidRDefault="002243D4" w:rsidP="00D12889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Not Yet Competent </w:t>
            </w:r>
            <w:r w:rsidRPr="009D1250">
              <w:rPr>
                <w:szCs w:val="20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DE7C44" w:rsidRPr="00580BA3" w:rsidRDefault="00DE7C44" w:rsidP="00DE7C44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9D1250" w:rsidTr="008D09D4">
        <w:trPr>
          <w:trHeight w:val="322"/>
        </w:trPr>
        <w:tc>
          <w:tcPr>
            <w:tcW w:w="4248" w:type="dxa"/>
            <w:gridSpan w:val="2"/>
          </w:tcPr>
          <w:p w:rsidR="00B15FAB" w:rsidRPr="00026C7C" w:rsidRDefault="00B15FAB" w:rsidP="008D09D4">
            <w:pPr>
              <w:keepNext/>
              <w:rPr>
                <w:b/>
                <w:szCs w:val="20"/>
              </w:rPr>
            </w:pPr>
            <w:r w:rsidRPr="00026C7C">
              <w:rPr>
                <w:b/>
                <w:szCs w:val="20"/>
              </w:rPr>
              <w:lastRenderedPageBreak/>
              <w:t>Portfolio (if any)</w:t>
            </w:r>
          </w:p>
        </w:tc>
        <w:tc>
          <w:tcPr>
            <w:tcW w:w="5216" w:type="dxa"/>
            <w:gridSpan w:val="4"/>
          </w:tcPr>
          <w:p w:rsidR="00EE4F56" w:rsidRPr="00026C7C" w:rsidRDefault="00026C7C" w:rsidP="00CE4CC0">
            <w:pPr>
              <w:keepNext/>
              <w:rPr>
                <w:b/>
                <w:szCs w:val="20"/>
              </w:rPr>
            </w:pPr>
            <w:r>
              <w:rPr>
                <w:b/>
                <w:szCs w:val="20"/>
              </w:rPr>
              <w:t>Description of portfolio</w:t>
            </w:r>
          </w:p>
        </w:tc>
      </w:tr>
      <w:tr w:rsidR="00B15FAB" w:rsidRPr="009D1250" w:rsidTr="008D09D4">
        <w:trPr>
          <w:trHeight w:val="300"/>
        </w:trPr>
        <w:tc>
          <w:tcPr>
            <w:tcW w:w="9464" w:type="dxa"/>
            <w:gridSpan w:val="6"/>
          </w:tcPr>
          <w:p w:rsidR="00B15FAB" w:rsidRPr="009D1250" w:rsidRDefault="00B15FAB" w:rsidP="008D09D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</w:rPr>
            </w:pPr>
            <w:r w:rsidRPr="009D1250">
              <w:rPr>
                <w:szCs w:val="20"/>
              </w:rPr>
              <w:t>Current</w:t>
            </w:r>
            <w:r w:rsidR="00772262" w:rsidRPr="009D1250">
              <w:rPr>
                <w:szCs w:val="20"/>
              </w:rPr>
              <w:t xml:space="preserve"> </w:t>
            </w:r>
            <w:r w:rsidR="00772262" w:rsidRPr="009D1250">
              <w:rPr>
                <w:szCs w:val="20"/>
              </w:rPr>
              <w:sym w:font="Wingdings" w:char="F06F"/>
            </w:r>
            <w:r w:rsidR="00772262"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>Sufficient</w:t>
            </w:r>
            <w:r w:rsidR="00772262" w:rsidRPr="009D1250">
              <w:rPr>
                <w:szCs w:val="20"/>
              </w:rPr>
              <w:t xml:space="preserve"> </w:t>
            </w:r>
            <w:r w:rsidR="00772262" w:rsidRPr="009D1250">
              <w:rPr>
                <w:szCs w:val="20"/>
              </w:rPr>
              <w:sym w:font="Wingdings" w:char="F06F"/>
            </w:r>
            <w:r w:rsidR="00772262"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>Authentic</w:t>
            </w:r>
            <w:r w:rsidR="00772262" w:rsidRPr="009D1250">
              <w:rPr>
                <w:szCs w:val="20"/>
              </w:rPr>
              <w:t xml:space="preserve"> </w:t>
            </w:r>
            <w:r w:rsidR="00772262" w:rsidRPr="009D1250">
              <w:rPr>
                <w:szCs w:val="20"/>
              </w:rPr>
              <w:sym w:font="Wingdings" w:char="F06F"/>
            </w:r>
            <w:r w:rsidR="00772262"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>Valid</w:t>
            </w:r>
            <w:r w:rsidR="00772262" w:rsidRPr="009D1250">
              <w:rPr>
                <w:szCs w:val="20"/>
              </w:rPr>
              <w:t xml:space="preserve"> </w:t>
            </w:r>
            <w:r w:rsidR="00772262" w:rsidRPr="009D1250">
              <w:rPr>
                <w:szCs w:val="20"/>
              </w:rPr>
              <w:sym w:font="Wingdings" w:char="F06F"/>
            </w:r>
            <w:r w:rsidR="00772262" w:rsidRPr="009D1250">
              <w:rPr>
                <w:szCs w:val="20"/>
              </w:rPr>
              <w:tab/>
            </w:r>
            <w:r w:rsidRPr="009D1250">
              <w:rPr>
                <w:szCs w:val="20"/>
              </w:rPr>
              <w:t xml:space="preserve">Reliable </w:t>
            </w:r>
            <w:r w:rsidR="00772262" w:rsidRPr="009D1250">
              <w:rPr>
                <w:szCs w:val="20"/>
              </w:rPr>
              <w:sym w:font="Wingdings" w:char="F06F"/>
            </w:r>
          </w:p>
        </w:tc>
      </w:tr>
      <w:tr w:rsidR="00B15FAB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9D1250" w:rsidRDefault="00B15FAB" w:rsidP="008D09D4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Remarks</w:t>
            </w: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:rsidR="00026C7C" w:rsidRPr="00026C7C" w:rsidRDefault="00026C7C" w:rsidP="00026C7C">
            <w:pPr>
              <w:keepNext/>
              <w:rPr>
                <w:szCs w:val="20"/>
              </w:rPr>
            </w:pPr>
            <w:r>
              <w:rPr>
                <w:szCs w:val="20"/>
              </w:rPr>
              <w:t>Folder/file of  different portraits/life drawings /fashion sketches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8C5F98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8C5F98" w:rsidRPr="00B808E4" w:rsidRDefault="008C5F98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:rsidR="008C5F98" w:rsidRPr="008C5F98" w:rsidRDefault="008C5F98" w:rsidP="008C5F98">
            <w:pPr>
              <w:keepNext/>
              <w:rPr>
                <w:szCs w:val="20"/>
              </w:rPr>
            </w:pPr>
            <w:r w:rsidRPr="00703968">
              <w:rPr>
                <w:szCs w:val="20"/>
              </w:rPr>
              <w:t xml:space="preserve">Folder/file of  different </w:t>
            </w:r>
            <w:r w:rsidRPr="002243D4">
              <w:t>samples</w:t>
            </w:r>
            <w:r>
              <w:t xml:space="preserve"> of</w:t>
            </w:r>
            <w:r w:rsidRPr="002243D4">
              <w:t xml:space="preserve"> textile printing techniques:</w:t>
            </w:r>
          </w:p>
          <w:p w:rsidR="008C5F98" w:rsidRPr="002243D4" w:rsidRDefault="008C5F98" w:rsidP="008C5F98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silk paints</w:t>
            </w:r>
          </w:p>
          <w:p w:rsidR="008C5F98" w:rsidRPr="002243D4" w:rsidRDefault="008C5F98" w:rsidP="008C5F98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fabric paints</w:t>
            </w:r>
          </w:p>
          <w:p w:rsidR="008C5F98" w:rsidRPr="002243D4" w:rsidRDefault="008C5F98" w:rsidP="008C5F98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Block printing technique</w:t>
            </w:r>
          </w:p>
          <w:p w:rsidR="008C5F98" w:rsidRPr="002243D4" w:rsidRDefault="008C5F98" w:rsidP="008C5F98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Stencilling technique</w:t>
            </w:r>
          </w:p>
          <w:p w:rsidR="008C5F98" w:rsidRPr="002243D4" w:rsidRDefault="008C5F98" w:rsidP="008C5F98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 xml:space="preserve">Create a design using screen printing </w:t>
            </w:r>
          </w:p>
          <w:p w:rsidR="008C5F98" w:rsidRPr="002243D4" w:rsidRDefault="008C5F98" w:rsidP="008C5F98">
            <w:pPr>
              <w:pStyle w:val="TableParagraph"/>
              <w:numPr>
                <w:ilvl w:val="0"/>
                <w:numId w:val="9"/>
              </w:numPr>
              <w:spacing w:before="60" w:after="60"/>
              <w:rPr>
                <w:sz w:val="20"/>
                <w:szCs w:val="20"/>
              </w:rPr>
            </w:pPr>
            <w:r w:rsidRPr="002243D4">
              <w:rPr>
                <w:sz w:val="20"/>
                <w:szCs w:val="20"/>
              </w:rPr>
              <w:t>Create a design using Digital printing technique</w:t>
            </w:r>
          </w:p>
          <w:p w:rsidR="008C5F98" w:rsidRDefault="008C5F98" w:rsidP="00026C7C">
            <w:pPr>
              <w:keepNext/>
              <w:rPr>
                <w:szCs w:val="20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C5F98" w:rsidRPr="009D1250" w:rsidRDefault="008C5F98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C5F98" w:rsidRPr="009D1250" w:rsidRDefault="008C5F98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8C5F98" w:rsidRPr="009D1250" w:rsidRDefault="008C5F98" w:rsidP="008D09D4">
            <w:pPr>
              <w:keepNext/>
              <w:rPr>
                <w:szCs w:val="20"/>
              </w:rPr>
            </w:pPr>
          </w:p>
        </w:tc>
      </w:tr>
      <w:tr w:rsidR="008C5F98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8C5F98" w:rsidRPr="00B808E4" w:rsidRDefault="008C5F98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:rsidR="008C5F98" w:rsidRPr="002243D4" w:rsidRDefault="008C5F98" w:rsidP="008C5F98">
            <w:pPr>
              <w:widowControl w:val="0"/>
              <w:autoSpaceDE w:val="0"/>
              <w:autoSpaceDN w:val="0"/>
            </w:pPr>
            <w:r w:rsidRPr="00922261">
              <w:rPr>
                <w:b/>
                <w:szCs w:val="20"/>
              </w:rPr>
              <w:t>:</w:t>
            </w:r>
            <w:r w:rsidRPr="00703968">
              <w:rPr>
                <w:szCs w:val="20"/>
              </w:rPr>
              <w:t xml:space="preserve"> Folder/file of  different </w:t>
            </w:r>
            <w:r w:rsidRPr="002243D4">
              <w:t xml:space="preserve">samples using following tie and dye techniques on fabric. 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Folding Technique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Pleating Technique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Web binding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Knotting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Chemical/Shaboori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Twisting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Stitching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Spiral Twisting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Snap fosters</w:t>
            </w:r>
          </w:p>
          <w:p w:rsidR="008C5F98" w:rsidRPr="002243D4" w:rsidRDefault="008C5F98" w:rsidP="008C5F9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</w:pPr>
            <w:r w:rsidRPr="002243D4">
              <w:t>Ice dying Technique</w:t>
            </w:r>
          </w:p>
          <w:p w:rsidR="008C5F98" w:rsidRDefault="008C5F98" w:rsidP="00026C7C">
            <w:pPr>
              <w:keepNext/>
              <w:rPr>
                <w:szCs w:val="20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C5F98" w:rsidRPr="009D1250" w:rsidRDefault="008C5F98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C5F98" w:rsidRPr="009D1250" w:rsidRDefault="008C5F98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8C5F98" w:rsidRPr="009D1250" w:rsidRDefault="008C5F98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  <w:rPr>
                <w:szCs w:val="20"/>
              </w:rPr>
            </w:pPr>
            <w:r>
              <w:rPr>
                <w:szCs w:val="20"/>
              </w:rPr>
              <w:t>Folder/file of  different textile textures</w:t>
            </w:r>
          </w:p>
        </w:tc>
        <w:tc>
          <w:tcPr>
            <w:tcW w:w="632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Folder/file of advance hand embroidery </w:t>
            </w:r>
          </w:p>
        </w:tc>
        <w:tc>
          <w:tcPr>
            <w:tcW w:w="632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  <w:rPr>
                <w:szCs w:val="20"/>
              </w:rPr>
            </w:pPr>
            <w:r>
              <w:rPr>
                <w:szCs w:val="20"/>
              </w:rPr>
              <w:t>Folder/file of advance machine embroidery</w:t>
            </w:r>
          </w:p>
        </w:tc>
        <w:tc>
          <w:tcPr>
            <w:tcW w:w="632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  <w:rPr>
                <w:bCs/>
              </w:rPr>
            </w:pPr>
            <w:r>
              <w:rPr>
                <w:szCs w:val="20"/>
              </w:rPr>
              <w:t xml:space="preserve">Folder/file of </w:t>
            </w:r>
            <w:r w:rsidRPr="00C14BC7">
              <w:rPr>
                <w:bCs/>
              </w:rPr>
              <w:t xml:space="preserve">Variations of </w:t>
            </w:r>
            <w:r>
              <w:rPr>
                <w:bCs/>
              </w:rPr>
              <w:t>female s</w:t>
            </w:r>
            <w:r w:rsidRPr="00C14BC7">
              <w:rPr>
                <w:bCs/>
              </w:rPr>
              <w:t>kirt</w:t>
            </w:r>
            <w:r>
              <w:rPr>
                <w:bCs/>
              </w:rPr>
              <w:t>/shirt/sleeves/bottoms</w:t>
            </w:r>
            <w:r w:rsidRPr="00C14BC7">
              <w:rPr>
                <w:bCs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  <w:rPr>
                <w:bCs/>
              </w:rPr>
            </w:pPr>
            <w:r>
              <w:rPr>
                <w:szCs w:val="20"/>
              </w:rPr>
              <w:t>Folder/file of</w:t>
            </w:r>
            <w:r w:rsidRPr="002043A3">
              <w:rPr>
                <w:b/>
              </w:rPr>
              <w:t xml:space="preserve"> </w:t>
            </w:r>
            <w:r w:rsidRPr="00CE7969">
              <w:rPr>
                <w:bCs/>
              </w:rPr>
              <w:t>Men’s Basic Bodice Block</w:t>
            </w:r>
            <w:r>
              <w:rPr>
                <w:bCs/>
              </w:rPr>
              <w:t>/</w:t>
            </w:r>
            <w:r w:rsidRPr="0090268B">
              <w:rPr>
                <w:bCs/>
              </w:rPr>
              <w:t xml:space="preserve"> Trouser/ Jacket/ Men’s Wear</w:t>
            </w:r>
          </w:p>
        </w:tc>
        <w:tc>
          <w:tcPr>
            <w:tcW w:w="632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</w:pPr>
            <w:r>
              <w:rPr>
                <w:szCs w:val="20"/>
              </w:rPr>
              <w:t>Folder</w:t>
            </w:r>
            <w:r w:rsidRPr="008C520B">
              <w:rPr>
                <w:szCs w:val="20"/>
              </w:rPr>
              <w:t xml:space="preserve">/file of kids </w:t>
            </w:r>
            <w:r w:rsidRPr="008C520B">
              <w:t xml:space="preserve">Sleeves Block/ Basic Bodice Block/ </w:t>
            </w:r>
            <w:r>
              <w:t>Basic Trouser Block/ Kid’s Wear</w:t>
            </w:r>
          </w:p>
        </w:tc>
        <w:tc>
          <w:tcPr>
            <w:tcW w:w="632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</w:pPr>
            <w:r w:rsidRPr="008C520B">
              <w:rPr>
                <w:szCs w:val="20"/>
              </w:rPr>
              <w:t xml:space="preserve">Folder/file </w:t>
            </w:r>
            <w:r w:rsidRPr="008C520B">
              <w:t>Grading of Basic Blocks</w:t>
            </w:r>
          </w:p>
        </w:tc>
        <w:tc>
          <w:tcPr>
            <w:tcW w:w="632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</w:pPr>
            <w:r w:rsidRPr="005C10C5">
              <w:t xml:space="preserve">Report on possible emergency procedures at </w:t>
            </w:r>
            <w:r>
              <w:t>fashion and textile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026C7C" w:rsidRDefault="00026C7C" w:rsidP="00026C7C">
            <w:pPr>
              <w:keepNext/>
              <w:rPr>
                <w:color w:val="000000" w:themeColor="text1"/>
                <w:szCs w:val="20"/>
              </w:rPr>
            </w:pPr>
            <w:r w:rsidRPr="00CC27FB">
              <w:rPr>
                <w:szCs w:val="20"/>
              </w:rPr>
              <w:t>Report on</w:t>
            </w:r>
            <w:r w:rsidRPr="00E21EA2">
              <w:rPr>
                <w:szCs w:val="20"/>
              </w:rPr>
              <w:t xml:space="preserve"> </w:t>
            </w:r>
            <w:r>
              <w:rPr>
                <w:color w:val="000000" w:themeColor="text1"/>
                <w:szCs w:val="20"/>
              </w:rPr>
              <w:t>t</w:t>
            </w:r>
            <w:r w:rsidRPr="00FC2C28">
              <w:rPr>
                <w:color w:val="000000" w:themeColor="text1"/>
                <w:szCs w:val="20"/>
              </w:rPr>
              <w:t>ypical barriers to implementing policies an</w:t>
            </w:r>
            <w:r>
              <w:rPr>
                <w:color w:val="000000" w:themeColor="text1"/>
                <w:szCs w:val="20"/>
              </w:rPr>
              <w:t>d procedures in an organization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026C7C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26C7C" w:rsidRPr="00B808E4" w:rsidRDefault="00026C7C" w:rsidP="00324F20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:rsidR="00026C7C" w:rsidRPr="00C04F30" w:rsidRDefault="00026C7C" w:rsidP="00026C7C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color w:val="000000" w:themeColor="text1"/>
                <w:szCs w:val="20"/>
              </w:rPr>
              <w:t>Report on a long term personal budget and future finances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6C7C" w:rsidRPr="009D1250" w:rsidRDefault="00026C7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026C7C" w:rsidRPr="009D1250" w:rsidRDefault="00026C7C" w:rsidP="008D09D4">
            <w:pPr>
              <w:keepNext/>
              <w:rPr>
                <w:szCs w:val="20"/>
              </w:rPr>
            </w:pPr>
          </w:p>
        </w:tc>
      </w:tr>
      <w:tr w:rsidR="00B15FAB" w:rsidRPr="009D1250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:rsidR="00B15FAB" w:rsidRPr="009D1250" w:rsidRDefault="00B15FAB" w:rsidP="000D7337">
            <w:pPr>
              <w:rPr>
                <w:szCs w:val="20"/>
              </w:rPr>
            </w:pPr>
            <w:r w:rsidRPr="009D1250">
              <w:rPr>
                <w:szCs w:val="20"/>
              </w:rPr>
              <w:lastRenderedPageBreak/>
              <w:t xml:space="preserve">Competent </w:t>
            </w:r>
            <w:r w:rsidR="000A70EA" w:rsidRPr="009D1250">
              <w:rPr>
                <w:szCs w:val="20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:rsidR="00B15FAB" w:rsidRPr="009D1250" w:rsidRDefault="00B15FAB" w:rsidP="000D7337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Not Yet Competent </w:t>
            </w:r>
            <w:r w:rsidR="003D2EE6" w:rsidRPr="009D1250">
              <w:rPr>
                <w:szCs w:val="20"/>
              </w:rPr>
              <w:sym w:font="Wingdings" w:char="F06F"/>
            </w:r>
          </w:p>
        </w:tc>
      </w:tr>
    </w:tbl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C5" w:rsidRDefault="00A33BC5" w:rsidP="002C2CE3">
      <w:r>
        <w:separator/>
      </w:r>
    </w:p>
  </w:endnote>
  <w:endnote w:type="continuationSeparator" w:id="0">
    <w:p w:rsidR="00A33BC5" w:rsidRDefault="00A33BC5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261" w:rsidRDefault="00922261" w:rsidP="002C2CE3">
    <w:pPr>
      <w:pStyle w:val="Footer"/>
    </w:pPr>
    <w:r>
      <w:t>Assessment Evidence Guide-Fashion Designing and Dress Making</w:t>
    </w:r>
    <w:r>
      <w:tab/>
    </w:r>
    <w:r>
      <w:tab/>
    </w:r>
    <w:r w:rsidRPr="00660D05">
      <w:t xml:space="preserve">Page | </w:t>
    </w:r>
    <w:r>
      <w:fldChar w:fldCharType="begin"/>
    </w:r>
    <w:r>
      <w:instrText xml:space="preserve"> PAGE   \* MERGEFORMAT </w:instrText>
    </w:r>
    <w:r>
      <w:fldChar w:fldCharType="separate"/>
    </w:r>
    <w:r w:rsidR="00CE7AE6">
      <w:rPr>
        <w:noProof/>
      </w:rPr>
      <w:t>2</w:t>
    </w:r>
    <w:r>
      <w:rPr>
        <w:noProof/>
      </w:rPr>
      <w:fldChar w:fldCharType="end"/>
    </w:r>
    <w:r w:rsidRPr="00660D0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C5" w:rsidRDefault="00A33BC5" w:rsidP="002C2CE3">
      <w:r>
        <w:separator/>
      </w:r>
    </w:p>
  </w:footnote>
  <w:footnote w:type="continuationSeparator" w:id="0">
    <w:p w:rsidR="00A33BC5" w:rsidRDefault="00A33BC5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70C1"/>
    <w:multiLevelType w:val="hybridMultilevel"/>
    <w:tmpl w:val="192872A8"/>
    <w:lvl w:ilvl="0" w:tplc="2438F7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E46145"/>
    <w:multiLevelType w:val="hybridMultilevel"/>
    <w:tmpl w:val="DBA4C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87986"/>
    <w:multiLevelType w:val="hybridMultilevel"/>
    <w:tmpl w:val="C7102F32"/>
    <w:lvl w:ilvl="0" w:tplc="061A7304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12E631BD"/>
    <w:multiLevelType w:val="hybridMultilevel"/>
    <w:tmpl w:val="00BA38B4"/>
    <w:lvl w:ilvl="0" w:tplc="DE1EA20C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4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6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702CD3"/>
    <w:multiLevelType w:val="hybridMultilevel"/>
    <w:tmpl w:val="9CCE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802FA"/>
    <w:multiLevelType w:val="hybridMultilevel"/>
    <w:tmpl w:val="C45211CC"/>
    <w:lvl w:ilvl="0" w:tplc="0F3A5F1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38787F"/>
    <w:multiLevelType w:val="hybridMultilevel"/>
    <w:tmpl w:val="5AAC0A96"/>
    <w:lvl w:ilvl="0" w:tplc="7BD282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4A1845"/>
    <w:multiLevelType w:val="hybridMultilevel"/>
    <w:tmpl w:val="84F4F368"/>
    <w:lvl w:ilvl="0" w:tplc="863E8E6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E3235"/>
    <w:multiLevelType w:val="hybridMultilevel"/>
    <w:tmpl w:val="28967472"/>
    <w:lvl w:ilvl="0" w:tplc="954ABD9C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1" w15:restartNumberingAfterBreak="0">
    <w:nsid w:val="3BBE3634"/>
    <w:multiLevelType w:val="hybridMultilevel"/>
    <w:tmpl w:val="083AFAB2"/>
    <w:lvl w:ilvl="0" w:tplc="1E5CF63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30C"/>
    <w:multiLevelType w:val="hybridMultilevel"/>
    <w:tmpl w:val="425C2D38"/>
    <w:lvl w:ilvl="0" w:tplc="4B24F556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32EDA"/>
    <w:multiLevelType w:val="hybridMultilevel"/>
    <w:tmpl w:val="A69AF9C8"/>
    <w:lvl w:ilvl="0" w:tplc="288619B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1547683"/>
    <w:multiLevelType w:val="hybridMultilevel"/>
    <w:tmpl w:val="41B4EDA6"/>
    <w:lvl w:ilvl="0" w:tplc="B78C19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5E5081"/>
    <w:multiLevelType w:val="hybridMultilevel"/>
    <w:tmpl w:val="D088A3C2"/>
    <w:lvl w:ilvl="0" w:tplc="BDD072DE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3020" w:hanging="360"/>
      </w:pPr>
    </w:lvl>
    <w:lvl w:ilvl="2" w:tplc="0809001B" w:tentative="1">
      <w:start w:val="1"/>
      <w:numFmt w:val="lowerRoman"/>
      <w:lvlText w:val="%3."/>
      <w:lvlJc w:val="right"/>
      <w:pPr>
        <w:ind w:left="3740" w:hanging="180"/>
      </w:pPr>
    </w:lvl>
    <w:lvl w:ilvl="3" w:tplc="0809000F" w:tentative="1">
      <w:start w:val="1"/>
      <w:numFmt w:val="decimal"/>
      <w:lvlText w:val="%4."/>
      <w:lvlJc w:val="left"/>
      <w:pPr>
        <w:ind w:left="4460" w:hanging="360"/>
      </w:pPr>
    </w:lvl>
    <w:lvl w:ilvl="4" w:tplc="08090019" w:tentative="1">
      <w:start w:val="1"/>
      <w:numFmt w:val="lowerLetter"/>
      <w:lvlText w:val="%5."/>
      <w:lvlJc w:val="left"/>
      <w:pPr>
        <w:ind w:left="5180" w:hanging="360"/>
      </w:pPr>
    </w:lvl>
    <w:lvl w:ilvl="5" w:tplc="0809001B" w:tentative="1">
      <w:start w:val="1"/>
      <w:numFmt w:val="lowerRoman"/>
      <w:lvlText w:val="%6."/>
      <w:lvlJc w:val="right"/>
      <w:pPr>
        <w:ind w:left="5900" w:hanging="180"/>
      </w:pPr>
    </w:lvl>
    <w:lvl w:ilvl="6" w:tplc="0809000F" w:tentative="1">
      <w:start w:val="1"/>
      <w:numFmt w:val="decimal"/>
      <w:lvlText w:val="%7."/>
      <w:lvlJc w:val="left"/>
      <w:pPr>
        <w:ind w:left="6620" w:hanging="360"/>
      </w:pPr>
    </w:lvl>
    <w:lvl w:ilvl="7" w:tplc="08090019" w:tentative="1">
      <w:start w:val="1"/>
      <w:numFmt w:val="lowerLetter"/>
      <w:lvlText w:val="%8."/>
      <w:lvlJc w:val="left"/>
      <w:pPr>
        <w:ind w:left="7340" w:hanging="360"/>
      </w:pPr>
    </w:lvl>
    <w:lvl w:ilvl="8" w:tplc="0809001B" w:tentative="1">
      <w:start w:val="1"/>
      <w:numFmt w:val="lowerRoman"/>
      <w:lvlText w:val="%9."/>
      <w:lvlJc w:val="right"/>
      <w:pPr>
        <w:ind w:left="8060" w:hanging="180"/>
      </w:pPr>
    </w:lvl>
  </w:abstractNum>
  <w:abstractNum w:abstractNumId="1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D739E"/>
    <w:multiLevelType w:val="hybridMultilevel"/>
    <w:tmpl w:val="2D185DB2"/>
    <w:lvl w:ilvl="0" w:tplc="0F48AF8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362C3"/>
    <w:multiLevelType w:val="hybridMultilevel"/>
    <w:tmpl w:val="DC1231C6"/>
    <w:lvl w:ilvl="0" w:tplc="07361E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1173D6"/>
    <w:multiLevelType w:val="hybridMultilevel"/>
    <w:tmpl w:val="ED9C34B2"/>
    <w:lvl w:ilvl="0" w:tplc="FD4A99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7C08"/>
    <w:multiLevelType w:val="hybridMultilevel"/>
    <w:tmpl w:val="6D04D1B0"/>
    <w:lvl w:ilvl="0" w:tplc="C26C3330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475D0"/>
    <w:multiLevelType w:val="hybridMultilevel"/>
    <w:tmpl w:val="D3285DCC"/>
    <w:lvl w:ilvl="0" w:tplc="AE9AF4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75A62C3"/>
    <w:multiLevelType w:val="hybridMultilevel"/>
    <w:tmpl w:val="590C7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263"/>
    <w:multiLevelType w:val="hybridMultilevel"/>
    <w:tmpl w:val="CD7CBCB4"/>
    <w:lvl w:ilvl="0" w:tplc="CED67FFA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6" w15:restartNumberingAfterBreak="0">
    <w:nsid w:val="5E814404"/>
    <w:multiLevelType w:val="hybridMultilevel"/>
    <w:tmpl w:val="BEA2C4F0"/>
    <w:lvl w:ilvl="0" w:tplc="DC6485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7D5C98"/>
    <w:multiLevelType w:val="hybridMultilevel"/>
    <w:tmpl w:val="65166D86"/>
    <w:lvl w:ilvl="0" w:tplc="BB9A916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D2D2A5C"/>
    <w:multiLevelType w:val="hybridMultilevel"/>
    <w:tmpl w:val="67DE2112"/>
    <w:lvl w:ilvl="0" w:tplc="BB9A916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71D24419"/>
    <w:multiLevelType w:val="hybridMultilevel"/>
    <w:tmpl w:val="23908CF6"/>
    <w:lvl w:ilvl="0" w:tplc="504279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627F6"/>
    <w:multiLevelType w:val="hybridMultilevel"/>
    <w:tmpl w:val="5656A00C"/>
    <w:lvl w:ilvl="0" w:tplc="7DD4A3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173E28"/>
    <w:multiLevelType w:val="hybridMultilevel"/>
    <w:tmpl w:val="0EB2283C"/>
    <w:lvl w:ilvl="0" w:tplc="E59C468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B4A45"/>
    <w:multiLevelType w:val="hybridMultilevel"/>
    <w:tmpl w:val="70FE31CE"/>
    <w:lvl w:ilvl="0" w:tplc="1AE2946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  <w:lang w:val="en-US"/>
      </w:rPr>
    </w:lvl>
    <w:lvl w:ilvl="1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5" w15:restartNumberingAfterBreak="0">
    <w:nsid w:val="78651A12"/>
    <w:multiLevelType w:val="hybridMultilevel"/>
    <w:tmpl w:val="96C6B06C"/>
    <w:lvl w:ilvl="0" w:tplc="BA0CFC70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6" w15:restartNumberingAfterBreak="0">
    <w:nsid w:val="7A1D0782"/>
    <w:multiLevelType w:val="hybridMultilevel"/>
    <w:tmpl w:val="CC14D7EE"/>
    <w:lvl w:ilvl="0" w:tplc="4A121EE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65BBC"/>
    <w:multiLevelType w:val="hybridMultilevel"/>
    <w:tmpl w:val="679405CC"/>
    <w:lvl w:ilvl="0" w:tplc="B5B6B02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8" w15:restartNumberingAfterBreak="0">
    <w:nsid w:val="7E5735FB"/>
    <w:multiLevelType w:val="hybridMultilevel"/>
    <w:tmpl w:val="4E3EEF80"/>
    <w:lvl w:ilvl="0" w:tplc="C484751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3"/>
  </w:num>
  <w:num w:numId="4">
    <w:abstractNumId w:val="17"/>
  </w:num>
  <w:num w:numId="5">
    <w:abstractNumId w:val="4"/>
  </w:num>
  <w:num w:numId="6">
    <w:abstractNumId w:val="13"/>
  </w:num>
  <w:num w:numId="7">
    <w:abstractNumId w:val="37"/>
  </w:num>
  <w:num w:numId="8">
    <w:abstractNumId w:val="18"/>
  </w:num>
  <w:num w:numId="9">
    <w:abstractNumId w:val="34"/>
  </w:num>
  <w:num w:numId="10">
    <w:abstractNumId w:val="33"/>
  </w:num>
  <w:num w:numId="11">
    <w:abstractNumId w:val="25"/>
  </w:num>
  <w:num w:numId="12">
    <w:abstractNumId w:val="2"/>
  </w:num>
  <w:num w:numId="13">
    <w:abstractNumId w:val="15"/>
  </w:num>
  <w:num w:numId="14">
    <w:abstractNumId w:val="3"/>
  </w:num>
  <w:num w:numId="15">
    <w:abstractNumId w:val="12"/>
  </w:num>
  <w:num w:numId="16">
    <w:abstractNumId w:val="35"/>
  </w:num>
  <w:num w:numId="17">
    <w:abstractNumId w:val="10"/>
  </w:num>
  <w:num w:numId="18">
    <w:abstractNumId w:val="19"/>
  </w:num>
  <w:num w:numId="19">
    <w:abstractNumId w:val="8"/>
  </w:num>
  <w:num w:numId="20">
    <w:abstractNumId w:val="22"/>
  </w:num>
  <w:num w:numId="21">
    <w:abstractNumId w:val="0"/>
  </w:num>
  <w:num w:numId="22">
    <w:abstractNumId w:val="14"/>
  </w:num>
  <w:num w:numId="23">
    <w:abstractNumId w:val="26"/>
  </w:num>
  <w:num w:numId="24">
    <w:abstractNumId w:val="32"/>
  </w:num>
  <w:num w:numId="25">
    <w:abstractNumId w:val="21"/>
  </w:num>
  <w:num w:numId="26">
    <w:abstractNumId w:val="38"/>
  </w:num>
  <w:num w:numId="27">
    <w:abstractNumId w:val="31"/>
  </w:num>
  <w:num w:numId="28">
    <w:abstractNumId w:val="20"/>
  </w:num>
  <w:num w:numId="29">
    <w:abstractNumId w:val="7"/>
  </w:num>
  <w:num w:numId="30">
    <w:abstractNumId w:val="9"/>
  </w:num>
  <w:num w:numId="31">
    <w:abstractNumId w:val="11"/>
  </w:num>
  <w:num w:numId="32">
    <w:abstractNumId w:val="36"/>
  </w:num>
  <w:num w:numId="33">
    <w:abstractNumId w:val="1"/>
  </w:num>
  <w:num w:numId="34">
    <w:abstractNumId w:val="24"/>
  </w:num>
  <w:num w:numId="35">
    <w:abstractNumId w:val="27"/>
  </w:num>
  <w:num w:numId="36">
    <w:abstractNumId w:val="30"/>
  </w:num>
  <w:num w:numId="37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AB3"/>
    <w:rsid w:val="00000CAC"/>
    <w:rsid w:val="00022F88"/>
    <w:rsid w:val="00025301"/>
    <w:rsid w:val="00026C7C"/>
    <w:rsid w:val="0003058C"/>
    <w:rsid w:val="000310D2"/>
    <w:rsid w:val="00041687"/>
    <w:rsid w:val="0004451A"/>
    <w:rsid w:val="000539A7"/>
    <w:rsid w:val="00061D7D"/>
    <w:rsid w:val="000647F6"/>
    <w:rsid w:val="00066624"/>
    <w:rsid w:val="00070789"/>
    <w:rsid w:val="00074D05"/>
    <w:rsid w:val="000761D4"/>
    <w:rsid w:val="0008140F"/>
    <w:rsid w:val="00081E17"/>
    <w:rsid w:val="00087836"/>
    <w:rsid w:val="000973BB"/>
    <w:rsid w:val="000A70EA"/>
    <w:rsid w:val="000D7337"/>
    <w:rsid w:val="000E0B26"/>
    <w:rsid w:val="000E29E7"/>
    <w:rsid w:val="001055FB"/>
    <w:rsid w:val="00107804"/>
    <w:rsid w:val="00114639"/>
    <w:rsid w:val="001275F0"/>
    <w:rsid w:val="00127912"/>
    <w:rsid w:val="00141C38"/>
    <w:rsid w:val="0014787A"/>
    <w:rsid w:val="00162960"/>
    <w:rsid w:val="0016360F"/>
    <w:rsid w:val="001701A8"/>
    <w:rsid w:val="00172F59"/>
    <w:rsid w:val="0018423C"/>
    <w:rsid w:val="0018609C"/>
    <w:rsid w:val="001A1083"/>
    <w:rsid w:val="001A55D9"/>
    <w:rsid w:val="001B1467"/>
    <w:rsid w:val="001C315C"/>
    <w:rsid w:val="001D6E42"/>
    <w:rsid w:val="001E0535"/>
    <w:rsid w:val="001E1385"/>
    <w:rsid w:val="001E27C7"/>
    <w:rsid w:val="002050FA"/>
    <w:rsid w:val="00217F62"/>
    <w:rsid w:val="00221545"/>
    <w:rsid w:val="002243D4"/>
    <w:rsid w:val="002369E3"/>
    <w:rsid w:val="00244DC9"/>
    <w:rsid w:val="00245AB3"/>
    <w:rsid w:val="0025106D"/>
    <w:rsid w:val="00296372"/>
    <w:rsid w:val="002964EA"/>
    <w:rsid w:val="00296B01"/>
    <w:rsid w:val="0029735F"/>
    <w:rsid w:val="002A1B43"/>
    <w:rsid w:val="002B176E"/>
    <w:rsid w:val="002B358D"/>
    <w:rsid w:val="002C2CE3"/>
    <w:rsid w:val="002C445E"/>
    <w:rsid w:val="002E3504"/>
    <w:rsid w:val="002E5592"/>
    <w:rsid w:val="002F0DCA"/>
    <w:rsid w:val="002F5224"/>
    <w:rsid w:val="002F6B49"/>
    <w:rsid w:val="002F739E"/>
    <w:rsid w:val="00310098"/>
    <w:rsid w:val="003175B3"/>
    <w:rsid w:val="00321AEE"/>
    <w:rsid w:val="00322388"/>
    <w:rsid w:val="00324F20"/>
    <w:rsid w:val="00330455"/>
    <w:rsid w:val="00334B07"/>
    <w:rsid w:val="00347C0F"/>
    <w:rsid w:val="003616BE"/>
    <w:rsid w:val="00366640"/>
    <w:rsid w:val="0038246F"/>
    <w:rsid w:val="003A2D54"/>
    <w:rsid w:val="003A69AF"/>
    <w:rsid w:val="003B6985"/>
    <w:rsid w:val="003B6EF2"/>
    <w:rsid w:val="003C3031"/>
    <w:rsid w:val="003D2EE6"/>
    <w:rsid w:val="00404C45"/>
    <w:rsid w:val="0043085E"/>
    <w:rsid w:val="00431BFD"/>
    <w:rsid w:val="00431C97"/>
    <w:rsid w:val="0043292D"/>
    <w:rsid w:val="004368A8"/>
    <w:rsid w:val="0044039C"/>
    <w:rsid w:val="00442644"/>
    <w:rsid w:val="004471DB"/>
    <w:rsid w:val="00455C96"/>
    <w:rsid w:val="0045712C"/>
    <w:rsid w:val="004813B9"/>
    <w:rsid w:val="00487658"/>
    <w:rsid w:val="004B440B"/>
    <w:rsid w:val="004C2D18"/>
    <w:rsid w:val="004C6BAD"/>
    <w:rsid w:val="004D12F4"/>
    <w:rsid w:val="004F0294"/>
    <w:rsid w:val="00510DFA"/>
    <w:rsid w:val="00520749"/>
    <w:rsid w:val="00521A89"/>
    <w:rsid w:val="00534C2F"/>
    <w:rsid w:val="005608EA"/>
    <w:rsid w:val="0056101B"/>
    <w:rsid w:val="00567A01"/>
    <w:rsid w:val="0057138D"/>
    <w:rsid w:val="00584E06"/>
    <w:rsid w:val="00592800"/>
    <w:rsid w:val="005A411B"/>
    <w:rsid w:val="005A6AA5"/>
    <w:rsid w:val="005B4E61"/>
    <w:rsid w:val="005B7687"/>
    <w:rsid w:val="005B779D"/>
    <w:rsid w:val="005C1B64"/>
    <w:rsid w:val="005C4DF1"/>
    <w:rsid w:val="005D1708"/>
    <w:rsid w:val="005D6D3E"/>
    <w:rsid w:val="005E3857"/>
    <w:rsid w:val="005F0AAF"/>
    <w:rsid w:val="005F283D"/>
    <w:rsid w:val="006048D7"/>
    <w:rsid w:val="0060684A"/>
    <w:rsid w:val="0061074E"/>
    <w:rsid w:val="00610E4A"/>
    <w:rsid w:val="00615260"/>
    <w:rsid w:val="00617C92"/>
    <w:rsid w:val="00622443"/>
    <w:rsid w:val="00624B93"/>
    <w:rsid w:val="00627684"/>
    <w:rsid w:val="00634919"/>
    <w:rsid w:val="00660D05"/>
    <w:rsid w:val="00663CA3"/>
    <w:rsid w:val="006655EF"/>
    <w:rsid w:val="00665777"/>
    <w:rsid w:val="00685B87"/>
    <w:rsid w:val="006B176E"/>
    <w:rsid w:val="006B362B"/>
    <w:rsid w:val="006D0BCC"/>
    <w:rsid w:val="006D78E9"/>
    <w:rsid w:val="006E2E41"/>
    <w:rsid w:val="006F1345"/>
    <w:rsid w:val="006F7958"/>
    <w:rsid w:val="007033AF"/>
    <w:rsid w:val="00703968"/>
    <w:rsid w:val="00703B90"/>
    <w:rsid w:val="00711D26"/>
    <w:rsid w:val="007125FA"/>
    <w:rsid w:val="007306EF"/>
    <w:rsid w:val="00743E65"/>
    <w:rsid w:val="007535C5"/>
    <w:rsid w:val="0076244B"/>
    <w:rsid w:val="00772118"/>
    <w:rsid w:val="00772262"/>
    <w:rsid w:val="00772A04"/>
    <w:rsid w:val="0077477C"/>
    <w:rsid w:val="0078247F"/>
    <w:rsid w:val="0078276C"/>
    <w:rsid w:val="00790110"/>
    <w:rsid w:val="00790F72"/>
    <w:rsid w:val="007A3E68"/>
    <w:rsid w:val="007A64F8"/>
    <w:rsid w:val="007A7EF8"/>
    <w:rsid w:val="007B557E"/>
    <w:rsid w:val="007C07E4"/>
    <w:rsid w:val="007C2200"/>
    <w:rsid w:val="007C6098"/>
    <w:rsid w:val="007D3BC4"/>
    <w:rsid w:val="007D6413"/>
    <w:rsid w:val="007E05C3"/>
    <w:rsid w:val="007E4D81"/>
    <w:rsid w:val="007F00CB"/>
    <w:rsid w:val="007F06AD"/>
    <w:rsid w:val="008133C4"/>
    <w:rsid w:val="00824320"/>
    <w:rsid w:val="00824396"/>
    <w:rsid w:val="00824A62"/>
    <w:rsid w:val="00824FB8"/>
    <w:rsid w:val="0082683B"/>
    <w:rsid w:val="00834833"/>
    <w:rsid w:val="00835F76"/>
    <w:rsid w:val="00840190"/>
    <w:rsid w:val="008403C8"/>
    <w:rsid w:val="008407CD"/>
    <w:rsid w:val="00847158"/>
    <w:rsid w:val="008510D2"/>
    <w:rsid w:val="008641EE"/>
    <w:rsid w:val="00873156"/>
    <w:rsid w:val="0087462C"/>
    <w:rsid w:val="008858A2"/>
    <w:rsid w:val="00885FBB"/>
    <w:rsid w:val="008A0B36"/>
    <w:rsid w:val="008B311C"/>
    <w:rsid w:val="008B3709"/>
    <w:rsid w:val="008C520B"/>
    <w:rsid w:val="008C5F98"/>
    <w:rsid w:val="008D09D4"/>
    <w:rsid w:val="008D4385"/>
    <w:rsid w:val="008E6A14"/>
    <w:rsid w:val="008E7F6C"/>
    <w:rsid w:val="008F2166"/>
    <w:rsid w:val="008F29CB"/>
    <w:rsid w:val="0090268B"/>
    <w:rsid w:val="00906A50"/>
    <w:rsid w:val="00911BD8"/>
    <w:rsid w:val="00917C4C"/>
    <w:rsid w:val="00920E5A"/>
    <w:rsid w:val="00922261"/>
    <w:rsid w:val="0092677A"/>
    <w:rsid w:val="009275FB"/>
    <w:rsid w:val="00933F12"/>
    <w:rsid w:val="009349F8"/>
    <w:rsid w:val="00953E46"/>
    <w:rsid w:val="009701A9"/>
    <w:rsid w:val="00975874"/>
    <w:rsid w:val="00975C75"/>
    <w:rsid w:val="00976841"/>
    <w:rsid w:val="00981AC9"/>
    <w:rsid w:val="0098422F"/>
    <w:rsid w:val="009C14AA"/>
    <w:rsid w:val="009C51C2"/>
    <w:rsid w:val="009D1250"/>
    <w:rsid w:val="009D283F"/>
    <w:rsid w:val="009D3688"/>
    <w:rsid w:val="00A012FB"/>
    <w:rsid w:val="00A04489"/>
    <w:rsid w:val="00A15073"/>
    <w:rsid w:val="00A25B8B"/>
    <w:rsid w:val="00A27D69"/>
    <w:rsid w:val="00A33BC5"/>
    <w:rsid w:val="00A35579"/>
    <w:rsid w:val="00A365F6"/>
    <w:rsid w:val="00A40F03"/>
    <w:rsid w:val="00A42F0A"/>
    <w:rsid w:val="00A43277"/>
    <w:rsid w:val="00A47D8E"/>
    <w:rsid w:val="00A53095"/>
    <w:rsid w:val="00A53268"/>
    <w:rsid w:val="00A60FF9"/>
    <w:rsid w:val="00A611F2"/>
    <w:rsid w:val="00A6418E"/>
    <w:rsid w:val="00A64EFB"/>
    <w:rsid w:val="00A701DE"/>
    <w:rsid w:val="00A763C9"/>
    <w:rsid w:val="00A844CD"/>
    <w:rsid w:val="00A97A01"/>
    <w:rsid w:val="00AA3DDD"/>
    <w:rsid w:val="00AB3851"/>
    <w:rsid w:val="00AB41EC"/>
    <w:rsid w:val="00AB491D"/>
    <w:rsid w:val="00AE04D3"/>
    <w:rsid w:val="00AE736A"/>
    <w:rsid w:val="00B047CE"/>
    <w:rsid w:val="00B07F9E"/>
    <w:rsid w:val="00B15FAB"/>
    <w:rsid w:val="00B54592"/>
    <w:rsid w:val="00B54A0A"/>
    <w:rsid w:val="00B60F78"/>
    <w:rsid w:val="00B61604"/>
    <w:rsid w:val="00B67FFA"/>
    <w:rsid w:val="00B75460"/>
    <w:rsid w:val="00B77BED"/>
    <w:rsid w:val="00B808E4"/>
    <w:rsid w:val="00B80954"/>
    <w:rsid w:val="00B8489A"/>
    <w:rsid w:val="00B84FA0"/>
    <w:rsid w:val="00B91261"/>
    <w:rsid w:val="00B95B90"/>
    <w:rsid w:val="00BB0453"/>
    <w:rsid w:val="00BB221B"/>
    <w:rsid w:val="00BB3456"/>
    <w:rsid w:val="00BB39F9"/>
    <w:rsid w:val="00BB7A9D"/>
    <w:rsid w:val="00BC4541"/>
    <w:rsid w:val="00BC7180"/>
    <w:rsid w:val="00BC7B80"/>
    <w:rsid w:val="00BC7E3E"/>
    <w:rsid w:val="00BD32E3"/>
    <w:rsid w:val="00BE11A2"/>
    <w:rsid w:val="00BE33CA"/>
    <w:rsid w:val="00BF36E6"/>
    <w:rsid w:val="00C00E85"/>
    <w:rsid w:val="00C02CFB"/>
    <w:rsid w:val="00C02D06"/>
    <w:rsid w:val="00C04F30"/>
    <w:rsid w:val="00C05D40"/>
    <w:rsid w:val="00C07B09"/>
    <w:rsid w:val="00C14BC7"/>
    <w:rsid w:val="00C2219F"/>
    <w:rsid w:val="00C33784"/>
    <w:rsid w:val="00C41B83"/>
    <w:rsid w:val="00C52D0D"/>
    <w:rsid w:val="00C5592A"/>
    <w:rsid w:val="00C618E2"/>
    <w:rsid w:val="00C66836"/>
    <w:rsid w:val="00C80D58"/>
    <w:rsid w:val="00C93F10"/>
    <w:rsid w:val="00CB12F9"/>
    <w:rsid w:val="00CB179B"/>
    <w:rsid w:val="00CB68C6"/>
    <w:rsid w:val="00CC088C"/>
    <w:rsid w:val="00CC47C0"/>
    <w:rsid w:val="00CD06D5"/>
    <w:rsid w:val="00CE4CC0"/>
    <w:rsid w:val="00CE6E4B"/>
    <w:rsid w:val="00CE7969"/>
    <w:rsid w:val="00CE7AE6"/>
    <w:rsid w:val="00D02FB5"/>
    <w:rsid w:val="00D1247F"/>
    <w:rsid w:val="00D12889"/>
    <w:rsid w:val="00D14ABF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90E0A"/>
    <w:rsid w:val="00DA7B48"/>
    <w:rsid w:val="00DB0616"/>
    <w:rsid w:val="00DB1977"/>
    <w:rsid w:val="00DC5D62"/>
    <w:rsid w:val="00DC69B2"/>
    <w:rsid w:val="00DE4CA1"/>
    <w:rsid w:val="00DE7C44"/>
    <w:rsid w:val="00DF139B"/>
    <w:rsid w:val="00E05134"/>
    <w:rsid w:val="00E1281E"/>
    <w:rsid w:val="00E16462"/>
    <w:rsid w:val="00E202BE"/>
    <w:rsid w:val="00E42700"/>
    <w:rsid w:val="00E523CE"/>
    <w:rsid w:val="00E73C65"/>
    <w:rsid w:val="00E7675F"/>
    <w:rsid w:val="00E81C58"/>
    <w:rsid w:val="00E91E7A"/>
    <w:rsid w:val="00E93BFB"/>
    <w:rsid w:val="00E9456F"/>
    <w:rsid w:val="00E95E56"/>
    <w:rsid w:val="00EA1DD7"/>
    <w:rsid w:val="00EA4DB3"/>
    <w:rsid w:val="00EA75F1"/>
    <w:rsid w:val="00ED4FCF"/>
    <w:rsid w:val="00EE0AA4"/>
    <w:rsid w:val="00EE1900"/>
    <w:rsid w:val="00EE4F56"/>
    <w:rsid w:val="00EE6E29"/>
    <w:rsid w:val="00EF7635"/>
    <w:rsid w:val="00F23177"/>
    <w:rsid w:val="00F2484F"/>
    <w:rsid w:val="00F329C6"/>
    <w:rsid w:val="00F414CB"/>
    <w:rsid w:val="00F417BC"/>
    <w:rsid w:val="00F45D15"/>
    <w:rsid w:val="00F47217"/>
    <w:rsid w:val="00F574E7"/>
    <w:rsid w:val="00F60FF2"/>
    <w:rsid w:val="00F77261"/>
    <w:rsid w:val="00F8625E"/>
    <w:rsid w:val="00F92056"/>
    <w:rsid w:val="00F92209"/>
    <w:rsid w:val="00F955F7"/>
    <w:rsid w:val="00F970E8"/>
    <w:rsid w:val="00FA4DB8"/>
    <w:rsid w:val="00FB229D"/>
    <w:rsid w:val="00FC17F5"/>
    <w:rsid w:val="00FC60CE"/>
    <w:rsid w:val="00FD5C4B"/>
    <w:rsid w:val="00FD5EA8"/>
    <w:rsid w:val="00FE0546"/>
    <w:rsid w:val="00FE11C7"/>
    <w:rsid w:val="00FE6BDA"/>
    <w:rsid w:val="00FF2D9E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83D8E1-00A4-452A-98AF-6E5C0EB3A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rFonts w:eastAsia="Calibri" w:cs="Times New Roman"/>
      <w:b/>
      <w:sz w:val="28"/>
      <w:szCs w:val="2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rFonts w:eastAsia="Calibri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  <w:rPr>
      <w:rFonts w:eastAsia="Calibri" w:cs="Times New Roman"/>
      <w:szCs w:val="20"/>
    </w:r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rFonts w:eastAsia="Calibri" w:cs="Times New Roman"/>
      <w:sz w:val="16"/>
      <w:szCs w:val="20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locked/>
    <w:rsid w:val="00A97A01"/>
    <w:rPr>
      <w:rFonts w:ascii="Arial" w:eastAsia="Times New Roman" w:hAnsi="Arial"/>
      <w:szCs w:val="24"/>
    </w:rPr>
  </w:style>
  <w:style w:type="paragraph" w:customStyle="1" w:styleId="TableParagraph">
    <w:name w:val="Table Paragraph"/>
    <w:basedOn w:val="Normal"/>
    <w:uiPriority w:val="1"/>
    <w:qFormat/>
    <w:rsid w:val="007E4D81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39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39E"/>
    <w:rPr>
      <w:rFonts w:ascii="Arial" w:eastAsia="Times New Roma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39E"/>
    <w:pPr>
      <w:widowControl w:val="0"/>
      <w:autoSpaceDE w:val="0"/>
      <w:autoSpaceDN w:val="0"/>
      <w:spacing w:before="0" w:after="0"/>
    </w:pPr>
    <w:rPr>
      <w:rFonts w:eastAsia="Arial"/>
      <w:b/>
      <w:bCs/>
      <w:lang w:val="en-GB" w:eastAsia="en-GB" w:bidi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39E"/>
    <w:rPr>
      <w:rFonts w:ascii="Arial" w:eastAsia="Arial" w:hAnsi="Arial"/>
      <w:b/>
      <w:bCs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fashion%20design-Navttc\oct%20fashion.Assessments\Level-3\Level-3%20summativ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8298A-D094-42F8-B691-C50BD7532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Level-3 summative</Template>
  <TotalTime>208</TotalTime>
  <Pages>8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8787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Hammad Rana</dc:creator>
  <cp:lastModifiedBy>DELL 7250</cp:lastModifiedBy>
  <cp:revision>23</cp:revision>
  <dcterms:created xsi:type="dcterms:W3CDTF">2020-10-20T17:59:00Z</dcterms:created>
  <dcterms:modified xsi:type="dcterms:W3CDTF">2022-07-26T10:22:00Z</dcterms:modified>
</cp:coreProperties>
</file>